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4" w:after="0" w:line="215" w:lineRule="exact"/>
        <w:ind w:left="3430" w:right="-20"/>
        <w:jc w:val="left"/>
        <w:rPr>
          <w:rFonts w:ascii="Trebuchet MS" w:hAnsi="Trebuchet MS" w:cs="Trebuchet MS" w:eastAsia="Trebuchet MS"/>
          <w:sz w:val="19"/>
          <w:szCs w:val="19"/>
        </w:rPr>
      </w:pPr>
      <w:rPr/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-14"/>
          <w:w w:val="100"/>
          <w:b/>
          <w:bCs/>
          <w:position w:val="-1"/>
        </w:rPr>
        <w:t>V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ANGELISCHE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-2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LANDESKIRCHE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-1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IN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BADEN</w:t>
      </w:r>
      <w:r>
        <w:rPr>
          <w:rFonts w:ascii="Trebuchet MS" w:hAnsi="Trebuchet MS" w:cs="Trebuchet MS" w:eastAsia="Trebuchet MS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760" w:lineRule="exact"/>
        <w:ind w:left="970" w:right="-20"/>
        <w:jc w:val="left"/>
        <w:tabs>
          <w:tab w:pos="2440" w:val="left"/>
          <w:tab w:pos="3620" w:val="left"/>
          <w:tab w:pos="4960" w:val="left"/>
        </w:tabs>
        <w:rPr>
          <w:rFonts w:ascii="Trebuchet MS" w:hAnsi="Trebuchet MS" w:cs="Trebuchet MS" w:eastAsia="Trebuchet MS"/>
          <w:sz w:val="70"/>
          <w:szCs w:val="70"/>
        </w:rPr>
      </w:pPr>
      <w:rPr/>
      <w:r>
        <w:rPr/>
        <w:pict>
          <v:group style="position:absolute;margin-left:85.511803pt;margin-top:60.649696pt;width:423.307pt;height:.1pt;mso-position-horizontal-relative:page;mso-position-vertical-relative:paragraph;z-index:-222" coordorigin="1710,1213" coordsize="8466,2">
            <v:shape style="position:absolute;left:1710;top:1213;width:8466;height:2" coordorigin="1710,1213" coordsize="8466,0" path="m1710,1213l10176,1213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-26"/>
          <w:w w:val="100"/>
          <w:b/>
          <w:bCs/>
          <w:position w:val="-2"/>
        </w:rPr>
        <w:t>W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as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ab/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Sie</w:t>
        <w:tab/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uns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ab/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anver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-1"/>
          <w:w w:val="100"/>
          <w:b/>
          <w:bCs/>
          <w:position w:val="-2"/>
        </w:rPr>
        <w:t>t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-21"/>
          <w:w w:val="100"/>
          <w:b/>
          <w:bCs/>
          <w:position w:val="-2"/>
        </w:rPr>
        <w:t>r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auen</w:t>
      </w:r>
      <w:r>
        <w:rPr>
          <w:rFonts w:ascii="Trebuchet MS" w:hAnsi="Trebuchet MS" w:cs="Trebuchet MS" w:eastAsia="Trebuchet MS"/>
          <w:sz w:val="70"/>
          <w:szCs w:val="70"/>
          <w:color w:val="000000"/>
          <w:spacing w:val="0"/>
          <w:w w:val="100"/>
          <w:position w:val="0"/>
        </w:rPr>
      </w:r>
    </w:p>
    <w:p>
      <w:pPr>
        <w:spacing w:before="4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</w:sectPr>
      </w:pPr>
      <w:rPr/>
    </w:p>
    <w:p>
      <w:pPr>
        <w:spacing w:before="35" w:after="0" w:line="249" w:lineRule="auto"/>
        <w:ind w:left="112" w:right="-57"/>
        <w:jc w:val="left"/>
        <w:rPr>
          <w:rFonts w:ascii="Trebuchet MS" w:hAnsi="Trebuchet MS" w:cs="Trebuchet MS" w:eastAsia="Trebuchet MS"/>
          <w:sz w:val="21"/>
          <w:szCs w:val="21"/>
        </w:rPr>
      </w:pPr>
      <w:rPr/>
      <w:r>
        <w:rPr>
          <w:rFonts w:ascii="Trebuchet MS" w:hAnsi="Trebuchet MS" w:cs="Trebuchet MS" w:eastAsia="Trebuchet MS"/>
          <w:sz w:val="21"/>
          <w:szCs w:val="21"/>
          <w:color w:val="94C11E"/>
          <w:spacing w:val="-2"/>
          <w:w w:val="100"/>
          <w:b/>
          <w:bCs/>
        </w:rPr>
        <w:t>W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3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2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0"/>
          <w:b/>
          <w:bCs/>
        </w:rPr>
        <w:t>B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4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0"/>
          <w:b/>
          <w:bCs/>
        </w:rPr>
        <w:t>W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0"/>
          <w:b/>
          <w:bCs/>
        </w:rPr>
        <w:t>I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2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5"/>
          <w:w w:val="100"/>
          <w:b/>
          <w:bCs/>
        </w:rPr>
        <w:t>K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31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1"/>
          <w:w w:val="101"/>
          <w:b/>
          <w:bCs/>
        </w:rPr>
        <w:t>M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1"/>
          <w:b/>
          <w:bCs/>
        </w:rPr>
        <w:t>I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N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1"/>
          <w:b/>
          <w:bCs/>
        </w:rPr>
        <w:t> 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2"/>
          <w:w w:val="101"/>
          <w:b/>
          <w:bCs/>
        </w:rPr>
        <w:t>K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1"/>
          <w:b/>
          <w:bCs/>
        </w:rPr>
        <w:t>I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7"/>
          <w:w w:val="101"/>
          <w:b/>
          <w:bCs/>
        </w:rPr>
        <w:t>R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C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H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N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S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T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7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U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5"/>
          <w:w w:val="101"/>
          <w:b/>
          <w:bCs/>
        </w:rPr>
        <w:t>R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1"/>
          <w:b/>
          <w:bCs/>
        </w:rPr>
        <w:t>?</w:t>
      </w:r>
      <w:r>
        <w:rPr>
          <w:rFonts w:ascii="Trebuchet MS" w:hAnsi="Trebuchet MS" w:cs="Trebuchet MS" w:eastAsia="Trebuchet MS"/>
          <w:sz w:val="21"/>
          <w:szCs w:val="21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292.736298pt;margin-top:-24.608488pt;width:24.214791pt;height:20.061173pt;mso-position-horizontal-relative:page;mso-position-vertical-relative:paragraph;z-index:-227" coordorigin="5855,-492" coordsize="484,401">
            <v:group style="position:absolute;left:6006;top:-237;width:327;height:130" coordorigin="6006,-237" coordsize="327,130">
              <v:shape style="position:absolute;left:6006;top:-237;width:327;height:130" coordorigin="6006,-237" coordsize="327,130" path="m6119,-237l6055,-227,6006,-201,6017,-184,6033,-163,6039,-157,6052,-153,6080,-115,6084,-108,6100,-107,6145,-107,6176,-107,6256,-114,6324,-137,6333,-157,6329,-167,6276,-206,6207,-229,6150,-236,6119,-237e" filled="t" fillcolor="#787EBC" stroked="f">
                <v:path arrowok="t"/>
                <v:fill/>
              </v:shape>
            </v:group>
            <v:group style="position:absolute;left:5861;top:-486;width:210;height:376" coordorigin="5861,-486" coordsize="210,376">
              <v:shape style="position:absolute;left:5861;top:-486;width:210;height:376" coordorigin="5861,-486" coordsize="210,376" path="m6028,-148l5905,-148,5885,-141,5873,-122,5872,-110,6061,-110,6061,-115,6053,-135,6035,-147,6028,-148e" filled="t" fillcolor="#787EBC" stroked="f">
                <v:path arrowok="t"/>
                <v:fill/>
              </v:shape>
              <v:shape style="position:absolute;left:5861;top:-486;width:210;height:376" coordorigin="5861,-486" coordsize="210,376" path="m6071,-486l5861,-486,5861,-477,5869,-413,5892,-358,5914,-330,5915,-323,5929,-310,5941,-294,5949,-275,5954,-254,5952,-228,5948,-206,5940,-187,5929,-172,5916,-161,5915,-156,5915,-152,5911,-148,6021,-148,6017,-152,6017,-159,6002,-172,5991,-188,5982,-207,5978,-229,5979,-255,5984,-277,5992,-295,6002,-310,6015,-322,6017,-330,6028,-342,6032,-348,5907,-348,5897,-362,5872,-438,5870,-460,5885,-477,6071,-477,6071,-486e" filled="t" fillcolor="#787EBC" stroked="f">
                <v:path arrowok="t"/>
                <v:fill/>
              </v:shape>
              <v:shape style="position:absolute;left:5861;top:-486;width:210;height:376" coordorigin="5861,-486" coordsize="210,376" path="m6071,-477l5885,-477,5886,-454,5899,-392,5915,-358,5907,-348,6032,-348,6039,-357,6062,-412,6070,-456,6071,-477e" filled="t" fillcolor="#787EBC" stroked="f">
                <v:path arrowok="t"/>
                <v:fill/>
              </v:shape>
            </v:group>
            <v:group style="position:absolute;left:6031;top:-139;width:49;height:42" coordorigin="6031,-139" coordsize="49,42">
              <v:shape style="position:absolute;left:6031;top:-139;width:49;height:42" coordorigin="6031,-139" coordsize="49,42" path="m6031,-139l6048,-127,6062,-114,6069,-102,6074,-97,6080,-104,6075,-126,6063,-135,6038,-139,6031,-139e" filled="t" fillcolor="#787EBC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-2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339.312073pt;margin-top:-23.53739pt;width:18.03613pt;height:19.392575pt;mso-position-horizontal-relative:page;mso-position-vertical-relative:paragraph;z-index:-226" coordorigin="6786,-471" coordsize="361,388">
            <v:shape style="position:absolute;left:6786;top:-471;width:361;height:388" coordorigin="6786,-471" coordsize="361,388" path="m6893,-303l6877,-303,6884,-282,6894,-264,6906,-249,6893,-235,6850,-167,6839,-109,6839,-104,6917,-85,6958,-83,6980,-83,7041,-90,7085,-109,7083,-132,7060,-191,7017,-232,7021,-236,6967,-236,6950,-240,6933,-248,6919,-260,6906,-276,6896,-296,6893,-303e" filled="t" fillcolor="#C6D54F" stroked="f">
              <v:path arrowok="t"/>
              <v:fill/>
            </v:shape>
            <v:shape style="position:absolute;left:6786;top:-471;width:361;height:388" coordorigin="6786,-471" coordsize="361,388" path="m6873,-253l6837,-253,6845,-246,6856,-223,6873,-253e" filled="t" fillcolor="#C6D54F" stroked="f">
              <v:path arrowok="t"/>
              <v:fill/>
            </v:shape>
            <v:shape style="position:absolute;left:6786;top:-471;width:361;height:388" coordorigin="6786,-471" coordsize="361,388" path="m7067,-353l6978,-353,6991,-352,7013,-351,7023,-330,7028,-310,7028,-291,7024,-274,6967,-236,7021,-236,7029,-246,7040,-263,7047,-282,7053,-301,7077,-301,7074,-302,7066,-307,7067,-313,7067,-317,7067,-320,7068,-324,7068,-349,7067,-353e" filled="t" fillcolor="#C6D54F" stroked="f">
              <v:path arrowok="t"/>
              <v:fill/>
            </v:shape>
            <v:shape style="position:absolute;left:6786;top:-471;width:361;height:388" coordorigin="6786,-471" coordsize="361,388" path="m7077,-301l7053,-301,7055,-300,7061,-292,7068,-286,7076,-281,7055,-274,7089,-239,7096,-274,7124,-274,7135,-276,7144,-287,7146,-296,7106,-296,7107,-297,7094,-297,7084,-298,7077,-301e" filled="t" fillcolor="#C6D54F" stroked="f">
              <v:path arrowok="t"/>
              <v:fill/>
            </v:shape>
            <v:shape style="position:absolute;left:6786;top:-471;width:361;height:388" coordorigin="6786,-471" coordsize="361,388" path="m6832,-318l6796,-286,6826,-273,6807,-269,6786,-269,6787,-261,6792,-253,6797,-245,6818,-247,6837,-253,6873,-253,6880,-266,6858,-267,6859,-269,6807,-269,6786,-270,6860,-270,6870,-283,6870,-284,6849,-284,6835,-292,6832,-318e" filled="t" fillcolor="#C6D54F" stroked="f">
              <v:path arrowok="t"/>
              <v:fill/>
            </v:shape>
            <v:shape style="position:absolute;left:6786;top:-471;width:361;height:388" coordorigin="6786,-471" coordsize="361,388" path="m7124,-274l7096,-274,7115,-273,7124,-274e" filled="t" fillcolor="#C6D54F" stroked="f">
              <v:path arrowok="t"/>
              <v:fill/>
            </v:shape>
            <v:shape style="position:absolute;left:6786;top:-471;width:361;height:388" coordorigin="6786,-471" coordsize="361,388" path="m6896,-328l6871,-328,6872,-324,6873,-320,6873,-316,6864,-298,6849,-284,6870,-284,6877,-303,6893,-303,6888,-318,6888,-319,6896,-328e" filled="t" fillcolor="#C6D54F" stroked="f">
              <v:path arrowok="t"/>
              <v:fill/>
            </v:shape>
            <v:shape style="position:absolute;left:6786;top:-471;width:361;height:388" coordorigin="6786,-471" coordsize="361,388" path="m7147,-306l7127,-299,7108,-296,7106,-296,7146,-296,7146,-297,7147,-306e" filled="t" fillcolor="#C6D54F" stroked="f">
              <v:path arrowok="t"/>
              <v:fill/>
            </v:shape>
            <v:shape style="position:absolute;left:6786;top:-471;width:361;height:388" coordorigin="6786,-471" coordsize="361,388" path="m7090,-338l7094,-297,7107,-297,7132,-317,7090,-338e" filled="t" fillcolor="#C6D54F" stroked="f">
              <v:path arrowok="t"/>
              <v:fill/>
            </v:shape>
            <v:shape style="position:absolute;left:6786;top:-471;width:361;height:388" coordorigin="6786,-471" coordsize="361,388" path="m6943,-471l6881,-422,6869,-353,6869,-349,6869,-342,6870,-334,6871,-328,6871,-328,6896,-328,6902,-334,6912,-351,6920,-370,7065,-370,7038,-433,6988,-465,6960,-465,6952,-469,6943,-471e" filled="t" fillcolor="#C6D54F" stroked="f">
              <v:path arrowok="t"/>
              <v:fill/>
            </v:shape>
            <v:shape style="position:absolute;left:6786;top:-471;width:361;height:388" coordorigin="6786,-471" coordsize="361,388" path="m7065,-370l6920,-370,6937,-360,6955,-351,6974,-344,6993,-339,7014,-336,6996,-344,6978,-353,7067,-353,7065,-370e" filled="t" fillcolor="#C6D54F" stroked="f">
              <v:path arrowok="t"/>
              <v:fill/>
            </v:shape>
            <v:shape style="position:absolute;left:6786;top:-471;width:361;height:388" coordorigin="6786,-471" coordsize="361,388" path="m6973,-467l6966,-467,6960,-465,6988,-465,6973,-467e" filled="t" fillcolor="#C6D54F" stroked="f">
              <v:path arrowok="t"/>
              <v:fill/>
            </v:shape>
          </v:group>
          <w10:wrap type="none"/>
        </w:pict>
      </w:r>
      <w:r>
        <w:rPr>
          <w:rFonts w:ascii="Trebuchet MS" w:hAnsi="Trebuchet MS" w:cs="Trebuchet MS" w:eastAsia="Trebuchet MS"/>
          <w:sz w:val="12"/>
          <w:szCs w:val="12"/>
          <w:color w:val="C6D54F"/>
          <w:spacing w:val="0"/>
          <w:w w:val="100"/>
          <w:b/>
          <w:bCs/>
        </w:rPr>
        <w:t>9</w:t>
      </w:r>
      <w:r>
        <w:rPr>
          <w:rFonts w:ascii="Trebuchet MS" w:hAnsi="Trebuchet MS" w:cs="Trebuchet MS" w:eastAsia="Trebuchet MS"/>
          <w:sz w:val="12"/>
          <w:szCs w:val="12"/>
          <w:color w:val="C6D54F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C6D54F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9" w:after="0" w:line="240" w:lineRule="auto"/>
        <w:ind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br w:type="column"/>
      </w:r>
      <w:r>
        <w:rPr/>
        <w:pict>
          <v:shape style="width:20.682864pt;height:20.625pt;mso-position-horizontal-relative:char;mso-position-vertical-relative:line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8" w:after="0" w:line="136" w:lineRule="exact"/>
        <w:ind w:left="14"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>
          <w:rFonts w:ascii="Trebuchet MS" w:hAnsi="Trebuchet MS" w:cs="Trebuchet MS" w:eastAsia="Trebuchet MS"/>
          <w:sz w:val="12"/>
          <w:szCs w:val="12"/>
          <w:color w:val="67AD2E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2"/>
          <w:szCs w:val="12"/>
          <w:color w:val="67AD2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67AD2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430.840302pt;margin-top:-29.508289pt;width:18.59pt;height:26.3432pt;mso-position-horizontal-relative:page;mso-position-vertical-relative:paragraph;z-index:-225" coordorigin="8617,-590" coordsize="372,527">
            <v:group style="position:absolute;left:8678;top:-509;width:250;height:72" coordorigin="8678,-509" coordsize="250,72">
              <v:shape style="position:absolute;left:8678;top:-509;width:250;height:72" coordorigin="8678,-509" coordsize="250,72" path="m8803,-509l8678,-447,8683,-437,8803,-497,8827,-497,8803,-509e" filled="t" fillcolor="#005E80" stroked="f">
                <v:path arrowok="t"/>
                <v:fill/>
              </v:shape>
              <v:shape style="position:absolute;left:8678;top:-509;width:250;height:72" coordorigin="8678,-509" coordsize="250,72" path="m8827,-497l8803,-497,8923,-437,8928,-447,8827,-497e" filled="t" fillcolor="#005E80" stroked="f">
                <v:path arrowok="t"/>
                <v:fill/>
              </v:shape>
            </v:group>
            <v:group style="position:absolute;left:8623;top:-347;width:360;height:99" coordorigin="8623,-347" coordsize="360,99">
              <v:shape style="position:absolute;left:8623;top:-347;width:360;height:99" coordorigin="8623,-347" coordsize="360,99" path="m8803,-347l8623,-258,8628,-248,8803,-335,8827,-335,8803,-347e" filled="t" fillcolor="#005E80" stroked="f">
                <v:path arrowok="t"/>
                <v:fill/>
              </v:shape>
              <v:shape style="position:absolute;left:8623;top:-347;width:360;height:99" coordorigin="8623,-347" coordsize="360,99" path="m8827,-335l8803,-335,8978,-248,8982,-258,8827,-335e" filled="t" fillcolor="#005E80" stroked="f">
                <v:path arrowok="t"/>
                <v:fill/>
              </v:shape>
            </v:group>
            <v:group style="position:absolute;left:8773;top:-438;width:85;height:86" coordorigin="8773,-438" coordsize="85,86">
              <v:shape style="position:absolute;left:8773;top:-438;width:85;height:86" coordorigin="8773,-438" coordsize="85,86" path="m8801,-438l8780,-424,8775,-408,8778,-389,8778,-385,8777,-377,8776,-375,8774,-371,8774,-369,8773,-366,8773,-362,8775,-356,8776,-354,8788,-351,8808,-355,8795,-355,8780,-356,8785,-366,8804,-378,8832,-388,8849,-390,8857,-390,8856,-396,8849,-399,8847,-400,8844,-402,8834,-407,8828,-416,8817,-429,8801,-438e" filled="t" fillcolor="#005E80" stroked="f">
                <v:path arrowok="t"/>
                <v:fill/>
              </v:shape>
              <v:shape style="position:absolute;left:8773;top:-438;width:85;height:86" coordorigin="8773,-438" coordsize="85,86" path="m8857,-390l8849,-390,8847,-379,8831,-368,8820,-363,8795,-355,8808,-355,8811,-356,8837,-368,8853,-379,8858,-387,8857,-390e" filled="t" fillcolor="#005E80" stroked="f">
                <v:path arrowok="t"/>
                <v:fill/>
              </v:shape>
            </v:group>
            <v:group style="position:absolute;left:8795;top:-376;width:17;height:16" coordorigin="8795,-376" coordsize="17,16">
              <v:shape style="position:absolute;left:8795;top:-376;width:17;height:16" coordorigin="8795,-376" coordsize="17,16" path="m8807,-376l8802,-374,8798,-372,8795,-369,8795,-364,8798,-360,8808,-360,8812,-364,8812,-372,8810,-375,8807,-376e" filled="t" fillcolor="#005E80" stroked="f">
                <v:path arrowok="t"/>
                <v:fill/>
              </v:shape>
            </v:group>
            <v:group style="position:absolute;left:8781;top:-584;width:26;height:77" coordorigin="8781,-584" coordsize="26,77">
              <v:shape style="position:absolute;left:8781;top:-584;width:26;height:77" coordorigin="8781,-584" coordsize="26,77" path="m8807,-551l8799,-551,8799,-507,8807,-507,8807,-551e" filled="t" fillcolor="#005E80" stroked="f">
                <v:path arrowok="t"/>
                <v:fill/>
              </v:shape>
              <v:shape style="position:absolute;left:8781;top:-584;width:26;height:77" coordorigin="8781,-584" coordsize="26,77" path="m8825,-559l8781,-559,8781,-551,8825,-551,8825,-559e" filled="t" fillcolor="#005E80" stroked="f">
                <v:path arrowok="t"/>
                <v:fill/>
              </v:shape>
              <v:shape style="position:absolute;left:8781;top:-584;width:26;height:77" coordorigin="8781,-584" coordsize="26,77" path="m8807,-584l8799,-584,8799,-559,8807,-559,8807,-584e" filled="t" fillcolor="#005E80" stroked="f">
                <v:path arrowok="t"/>
                <v:fill/>
              </v:shape>
            </v:group>
            <v:group style="position:absolute;left:8686;top:-491;width:233;height:189" coordorigin="8686,-491" coordsize="233,189">
              <v:shape style="position:absolute;left:8686;top:-491;width:233;height:189" coordorigin="8686,-491" coordsize="233,189" path="m8899,-443l8790,-443,8821,-441,8845,-436,8860,-427,8865,-415,8865,-328,8854,-328,8908,-301,8919,-433,8899,-443e" filled="t" fillcolor="#005E80" stroked="f">
                <v:path arrowok="t"/>
                <v:fill/>
              </v:shape>
              <v:shape style="position:absolute;left:8686;top:-491;width:233;height:189" coordorigin="8686,-491" coordsize="233,189" path="m8803,-491l8686,-433,8697,-312,8752,-328,8740,-328,8740,-415,8747,-428,8764,-438,8790,-443,8899,-443,8803,-491e" filled="t" fillcolor="#005E80" stroked="f">
                <v:path arrowok="t"/>
                <v:fill/>
              </v:shape>
            </v:group>
            <v:group style="position:absolute;left:8632;top:-329;width:342;height:260" coordorigin="8632,-329" coordsize="342,260">
              <v:shape style="position:absolute;left:8632;top:-329;width:342;height:260" coordorigin="8632,-329" coordsize="342,260" path="m8803,-329l8632,-244,8652,-73,8763,-69,8763,-133,8672,-133,8672,-219,8680,-239,8700,-248,8965,-248,8803,-329e" filled="t" fillcolor="#005E80" stroked="f">
                <v:path arrowok="t"/>
                <v:fill/>
              </v:shape>
              <v:shape style="position:absolute;left:8632;top:-329;width:342;height:260" coordorigin="8632,-329" coordsize="342,260" path="m8875,-226l8790,-226,8818,-223,8835,-212,8840,-69,8953,-69,8961,-133,8872,-133,8872,-219,8875,-226e" filled="t" fillcolor="#005E80" stroked="f">
                <v:path arrowok="t"/>
                <v:fill/>
              </v:shape>
              <v:shape style="position:absolute;left:8632;top:-329;width:342;height:260" coordorigin="8632,-329" coordsize="342,260" path="m8900,-248l8700,-248,8721,-241,8730,-222,8731,-133,8763,-133,8763,-198,8770,-216,8790,-226,8875,-226,8880,-239,8900,-248e" filled="t" fillcolor="#005E80" stroked="f">
                <v:path arrowok="t"/>
                <v:fill/>
              </v:shape>
              <v:shape style="position:absolute;left:8632;top:-329;width:342;height:260" coordorigin="8632,-329" coordsize="342,260" path="m8965,-248l8900,-248,8921,-241,8930,-222,8931,-133,8961,-133,8974,-244,8965,-248e" filled="t" fillcolor="#005E80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2"/>
          <w:szCs w:val="12"/>
          <w:color w:val="005E80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2"/>
          <w:szCs w:val="12"/>
          <w:color w:val="005E80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005E80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left="19" w:right="-20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shape style="position:absolute;margin-left:474.561005pt;margin-top:-25.10059pt;width:22.8488pt;height:22.35750pt;mso-position-horizontal-relative:page;mso-position-vertical-relative:paragraph;z-index:-224" type="#_x0000_t75">
            <v:imagedata r:id="rId6" o:title=""/>
          </v:shape>
        </w:pict>
      </w:r>
      <w:r>
        <w:rPr>
          <w:rFonts w:ascii="Trebuchet MS" w:hAnsi="Trebuchet MS" w:cs="Trebuchet MS" w:eastAsia="Trebuchet MS"/>
          <w:sz w:val="12"/>
          <w:szCs w:val="12"/>
          <w:color w:val="77BDE2"/>
          <w:spacing w:val="0"/>
          <w:w w:val="100"/>
          <w:b/>
          <w:bCs/>
        </w:rPr>
        <w:t>7</w:t>
      </w:r>
      <w:r>
        <w:rPr>
          <w:rFonts w:ascii="Trebuchet MS" w:hAnsi="Trebuchet MS" w:cs="Trebuchet MS" w:eastAsia="Trebuchet MS"/>
          <w:sz w:val="12"/>
          <w:szCs w:val="12"/>
          <w:color w:val="77BDE2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77BDE2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20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522.571411pt;margin-top:-19.581989pt;width:22.505pt;height:15.8039pt;mso-position-horizontal-relative:page;mso-position-vertical-relative:paragraph;z-index:-223" coordorigin="10451,-392" coordsize="450,316">
            <v:group style="position:absolute;left:10458;top:-233;width:269;height:89" coordorigin="10458,-233" coordsize="269,89">
              <v:shape style="position:absolute;left:10458;top:-233;width:269;height:89" coordorigin="10458,-233" coordsize="269,89" path="m10458,-233l10458,-212,10595,-144,10647,-165,10595,-165,10458,-233e" filled="t" fillcolor="#17478E" stroked="f">
                <v:path arrowok="t"/>
                <v:fill/>
              </v:shape>
              <v:shape style="position:absolute;left:10458;top:-233;width:269;height:89" coordorigin="10458,-233" coordsize="269,89" path="m10726,-218l10595,-165,10647,-165,10726,-197,10726,-218e" filled="t" fillcolor="#17478E" stroked="f">
                <v:path arrowok="t"/>
                <v:fill/>
              </v:shape>
            </v:group>
            <v:group style="position:absolute;left:10458;top:-314;width:269;height:138" coordorigin="10458,-314" coordsize="269,138">
              <v:shape style="position:absolute;left:10458;top:-314;width:269;height:138" coordorigin="10458,-314" coordsize="269,138" path="m10578,-314l10467,-269,10458,-244,10595,-176,10710,-222,10622,-222,10619,-223,10575,-223,10521,-250,10517,-254,10531,-260,10532,-267,10518,-274,10595,-305,10578,-314e" filled="t" fillcolor="#17478E" stroked="f">
                <v:path arrowok="t"/>
                <v:fill/>
              </v:shape>
              <v:shape style="position:absolute;left:10458;top:-314;width:269;height:138" coordorigin="10458,-314" coordsize="269,138" path="m10699,-252l10622,-222,10710,-222,10726,-228,10726,-238,10699,-252e" filled="t" fillcolor="#17478E" stroked="f">
                <v:path arrowok="t"/>
                <v:fill/>
              </v:shape>
              <v:shape style="position:absolute;left:10458;top:-314;width:269;height:138" coordorigin="10458,-314" coordsize="269,138" path="m10591,-229l10575,-223,10619,-223,10607,-229,10591,-229e" filled="t" fillcolor="#17478E" stroked="f">
                <v:path arrowok="t"/>
                <v:fill/>
              </v:shape>
            </v:group>
            <v:group style="position:absolute;left:10458;top:-202;width:269;height:89" coordorigin="10458,-202" coordsize="269,89">
              <v:shape style="position:absolute;left:10458;top:-202;width:269;height:89" coordorigin="10458,-202" coordsize="269,89" path="m10458,-202l10458,-181,10595,-113,10647,-134,10595,-134,10458,-202e" filled="t" fillcolor="#17478E" stroked="f">
                <v:path arrowok="t"/>
                <v:fill/>
              </v:shape>
              <v:shape style="position:absolute;left:10458;top:-202;width:269;height:89" coordorigin="10458,-202" coordsize="269,89" path="m10726,-187l10595,-134,10647,-134,10726,-166,10726,-187e" filled="t" fillcolor="#17478E" stroked="f">
                <v:path arrowok="t"/>
                <v:fill/>
              </v:shape>
            </v:group>
            <v:group style="position:absolute;left:10603;top:-301;width:86;height:44" coordorigin="10603,-301" coordsize="86,44">
              <v:shape style="position:absolute;left:10603;top:-301;width:86;height:44" coordorigin="10603,-301" coordsize="86,44" path="m10604,-301l10667,-259,10689,-257,10604,-301e" filled="t" fillcolor="#17478E" stroked="f">
                <v:path arrowok="t"/>
                <v:fill/>
              </v:shape>
            </v:group>
            <v:group style="position:absolute;left:10458;top:-171;width:269;height:89" coordorigin="10458,-171" coordsize="269,89">
              <v:shape style="position:absolute;left:10458;top:-171;width:269;height:89" coordorigin="10458,-171" coordsize="269,89" path="m10458,-171l10458,-150,10595,-82,10647,-103,10595,-103,10458,-171e" filled="t" fillcolor="#17478E" stroked="f">
                <v:path arrowok="t"/>
                <v:fill/>
              </v:shape>
              <v:shape style="position:absolute;left:10458;top:-171;width:269;height:89" coordorigin="10458,-171" coordsize="269,89" path="m10726,-155l10595,-103,10647,-103,10726,-134,10726,-155e" filled="t" fillcolor="#17478E" stroked="f">
                <v:path arrowok="t"/>
                <v:fill/>
              </v:shape>
            </v:group>
            <v:group style="position:absolute;left:10647;top:-386;width:249;height:132" coordorigin="10647,-386" coordsize="249,132">
              <v:shape style="position:absolute;left:10647;top:-386;width:249;height:132" coordorigin="10647,-386" coordsize="249,132" path="m10812,-359l10778,-359,10831,-331,10836,-327,10822,-321,10821,-314,10835,-307,10763,-278,10789,-265,10789,-253,10895,-296,10895,-316,10812,-359e" filled="t" fillcolor="#17478E" stroked="f">
                <v:path arrowok="t"/>
                <v:fill/>
              </v:shape>
              <v:shape style="position:absolute;left:10647;top:-386;width:249;height:132" coordorigin="10647,-386" coordsize="249,132" path="m10758,-386l10647,-341,10659,-331,10723,-356,10733,-359,10811,-359,10758,-386e" filled="t" fillcolor="#17478E" stroked="f">
                <v:path arrowok="t"/>
                <v:fill/>
              </v:shape>
              <v:shape style="position:absolute;left:10647;top:-386;width:249;height:132" coordorigin="10647,-386" coordsize="249,132" path="m10811,-359l10733,-359,10746,-352,10762,-352,10778,-359,10812,-359,10811,-359e" filled="t" fillcolor="#17478E" stroked="f">
                <v:path arrowok="t"/>
                <v:fill/>
              </v:shape>
            </v:group>
            <v:group style="position:absolute;left:10789;top:-254;width:106;height:63" coordorigin="10789,-254" coordsize="106,63">
              <v:shape style="position:absolute;left:10789;top:-254;width:106;height:63" coordorigin="10789,-254" coordsize="106,63" path="m10895,-254l10789,-212,10789,-191,10895,-233,10895,-254e" filled="t" fillcolor="#17478E" stroked="f">
                <v:path arrowok="t"/>
                <v:fill/>
              </v:shape>
            </v:group>
            <v:group style="position:absolute;left:10582;top:-338;width:198;height:208" coordorigin="10582,-338" coordsize="198,208">
              <v:shape style="position:absolute;left:10582;top:-338;width:198;height:208" coordorigin="10582,-338" coordsize="198,208" path="m10626,-338l10582,-320,10735,-242,10735,-130,10781,-149,10781,-260,10626,-338e" filled="t" fillcolor="#17478E" stroked="f">
                <v:path arrowok="t"/>
                <v:fill/>
              </v:shape>
            </v:group>
            <v:group style="position:absolute;left:10789;top:-286;width:106;height:63" coordorigin="10789,-286" coordsize="106,63">
              <v:shape style="position:absolute;left:10789;top:-286;width:106;height:63" coordorigin="10789,-286" coordsize="106,63" path="m10895,-286l10789,-243,10789,-222,10895,-265,10895,-286e" filled="t" fillcolor="#17478E" stroked="f">
                <v:path arrowok="t"/>
                <v:fill/>
              </v:shape>
            </v:group>
            <v:group style="position:absolute;left:10673;top:-324;width:76;height:38" coordorigin="10673,-324" coordsize="76,38">
              <v:shape style="position:absolute;left:10673;top:-324;width:76;height:38" coordorigin="10673,-324" coordsize="76,38" path="m10673,-324l10749,-286,10749,-287,10748,-288,10686,-322,10673,-324e" filled="t" fillcolor="#17478E" stroked="f">
                <v:path arrowok="t"/>
                <v:fill/>
              </v:shape>
            </v:group>
            <v:group style="position:absolute;left:10789;top:-223;width:106;height:63" coordorigin="10789,-223" coordsize="106,63">
              <v:shape style="position:absolute;left:10789;top:-223;width:106;height:63" coordorigin="10789,-223" coordsize="106,63" path="m10895,-223l10789,-181,10789,-159,10895,-202,10895,-223e" filled="t" fillcolor="#17478E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7" w:equalWidth="0">
            <w:col w:w="2333" w:space="2787"/>
            <w:col w:w="477" w:space="443"/>
            <w:col w:w="407" w:space="503"/>
            <w:col w:w="421" w:space="509"/>
            <w:col w:w="407" w:space="463"/>
            <w:col w:w="457" w:space="514"/>
            <w:col w:w="739"/>
          </w:cols>
        </w:sectPr>
      </w:pPr>
      <w:rPr/>
    </w:p>
    <w:p>
      <w:pPr>
        <w:spacing w:before="1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87" w:lineRule="auto"/>
        <w:ind w:left="112" w:right="-41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stärken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Gemeinschaft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tragen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mit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Ihrem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solidarischen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Beitrag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dazu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bei,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dass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Evangelische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Landes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k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i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r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c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h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2"/>
          <w:szCs w:val="12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i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Bade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auc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h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langfristi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ein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lebendige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-4"/>
          <w:w w:val="100"/>
        </w:rPr>
        <w:t>K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irche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für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Menschen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vor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Ort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sein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kann.</w:t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6"/>
          <w:b/>
          <w:bCs/>
        </w:rPr>
        <w:t>GOTTESDIENSTE,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6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SEELSORG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-3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LEBENSBEGLEI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1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Gottesdienst,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7"/>
          <w:w w:val="100"/>
        </w:rPr>
        <w:t>P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ersona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Gemeinde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3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inkl.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Pfarrerinne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Pfarre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23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Gemein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dediakoninnen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-diakone,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Gruppe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Kreis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Gemeinde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67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KINDER,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JUGEN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7"/>
          <w:w w:val="108"/>
          <w:b/>
          <w:bCs/>
        </w:rPr>
        <w:t>F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AMILIE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indertagesein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richtungen,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inder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Jugendgruppen,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Familien-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angebote,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Freizeiten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44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KIRCH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IN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DEUTSCHLAND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WE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-10"/>
          <w:w w:val="108"/>
          <w:b/>
          <w:bCs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WEITE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9"/>
          <w:szCs w:val="9"/>
          <w:spacing w:val="2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ENGA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GEMENT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Unterstützung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7"/>
        </w:rPr>
        <w:t>finanzschwäche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re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evangelischer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irche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EKD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Zusammen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arbei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17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mi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ande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re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christlichen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irche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weltweit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vo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Ort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1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Ent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wicklungshilfe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99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GEBÄUDE-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UNTERHA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irchen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meinderäume,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Pfarrhäuser;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viele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9"/>
          <w:szCs w:val="9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denkmal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geschütz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ortsbildprägend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DIAKONIE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1"/>
          <w:w w:val="108"/>
        </w:rPr>
        <w:t>Diako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stationen,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Altenheime,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Krankenhäuse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Sozialarbeit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209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KOSTEN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KIRCHEN-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STEUER-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ERHEBUNG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73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Zahlun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23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an</w:t>
      </w:r>
      <w:r>
        <w:rPr>
          <w:rFonts w:ascii="Trebuchet MS" w:hAnsi="Trebuchet MS" w:cs="Trebuchet MS" w:eastAsia="Trebuchet MS"/>
          <w:sz w:val="9"/>
          <w:szCs w:val="9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di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staatliche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Finanzverwal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tun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1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dafü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das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s</w:t>
      </w:r>
      <w:r>
        <w:rPr>
          <w:rFonts w:ascii="Trebuchet MS" w:hAnsi="Trebuchet MS" w:cs="Trebuchet MS" w:eastAsia="Trebuchet MS"/>
          <w:sz w:val="9"/>
          <w:szCs w:val="9"/>
          <w:spacing w:val="-4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si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die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irchensteuer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zusamme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3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mit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de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Einkom-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mensteuer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erhebt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7" w:equalWidth="0">
            <w:col w:w="2337" w:space="2784"/>
            <w:col w:w="731" w:space="189"/>
            <w:col w:w="676" w:space="248"/>
            <w:col w:w="724" w:space="191"/>
            <w:col w:w="662" w:space="228"/>
            <w:col w:w="642" w:space="311"/>
            <w:col w:w="737"/>
          </w:cols>
        </w:sectPr>
      </w:pPr>
      <w:rPr/>
    </w:p>
    <w:p>
      <w:pPr>
        <w:spacing w:before="58" w:after="0" w:line="136" w:lineRule="exact"/>
        <w:ind w:left="123"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>
          <w:rFonts w:ascii="Trebuchet MS" w:hAnsi="Trebuchet MS" w:cs="Trebuchet MS" w:eastAsia="Trebuchet MS"/>
          <w:sz w:val="12"/>
          <w:szCs w:val="12"/>
          <w:color w:val="17478E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58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2"/>
          <w:szCs w:val="12"/>
          <w:color w:val="A3D7DE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2"/>
          <w:szCs w:val="12"/>
          <w:color w:val="A3D7D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A3D7D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54" w:after="0" w:line="240" w:lineRule="auto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0"/>
          <w:w w:val="100"/>
          <w:b/>
          <w:bCs/>
        </w:rPr>
        <w:t>0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58" w:after="0" w:line="136" w:lineRule="exact"/>
        <w:ind w:right="-20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-2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4" w:equalWidth="0">
            <w:col w:w="531" w:space="529"/>
            <w:col w:w="407" w:space="543"/>
            <w:col w:w="477" w:space="426"/>
            <w:col w:w="7547"/>
          </w:cols>
        </w:sectPr>
      </w:pPr>
      <w:rPr/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3"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BER</w:t>
      </w:r>
      <w:r>
        <w:rPr>
          <w:rFonts w:ascii="Trebuchet MS" w:hAnsi="Trebuchet MS" w:cs="Trebuchet MS" w:eastAsia="Trebuchet MS"/>
          <w:sz w:val="9"/>
          <w:szCs w:val="9"/>
          <w:spacing w:val="-11"/>
          <w:w w:val="108"/>
          <w:b/>
          <w:bCs/>
        </w:rPr>
        <w:t>A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240" w:lineRule="auto"/>
        <w:ind w:left="123"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&amp;</w:t>
      </w:r>
      <w:r>
        <w:rPr>
          <w:rFonts w:ascii="Trebuchet MS" w:hAnsi="Trebuchet MS" w:cs="Trebuchet MS" w:eastAsia="Trebuchet MS"/>
          <w:sz w:val="9"/>
          <w:szCs w:val="9"/>
          <w:spacing w:val="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SEELSORGE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left="123"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Krankenhaus-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Altenheim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seelsorge,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14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elefon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Notfallseelsorge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57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KIRCHENMUSIK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KU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TUR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Chöre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Orcheste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onzerte,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Theate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Ausstellungen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4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LEITUN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2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VE</w:t>
      </w:r>
      <w:r>
        <w:rPr>
          <w:rFonts w:ascii="Trebuchet MS" w:hAnsi="Trebuchet MS" w:cs="Trebuchet MS" w:eastAsia="Trebuchet MS"/>
          <w:sz w:val="9"/>
          <w:szCs w:val="9"/>
          <w:spacing w:val="-6"/>
          <w:w w:val="108"/>
          <w:b/>
          <w:bCs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-7"/>
          <w:w w:val="108"/>
          <w:b/>
          <w:bCs/>
        </w:rPr>
        <w:t>W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A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Zentral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2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Auf-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gabe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17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wi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die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irchenleitung,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echnungsprü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fung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7"/>
          <w:w w:val="108"/>
        </w:rPr>
        <w:t>P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ersonal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verwaltung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6895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BILDUN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ERZIEHUNG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6807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eligionsunter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richt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Erwachse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nenbildung,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Schulen,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Hochschulen,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Büchereien,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6"/>
          <w:w w:val="108"/>
        </w:rPr>
        <w:t>W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eiterbildungen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4" w:equalWidth="0">
            <w:col w:w="799" w:space="260"/>
            <w:col w:w="741" w:space="209"/>
            <w:col w:w="640" w:space="263"/>
            <w:col w:w="7548"/>
          </w:cols>
        </w:sectPr>
      </w:pPr>
      <w:rPr/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</w:sectPr>
      </w:pPr>
      <w:rPr/>
    </w:p>
    <w:p>
      <w:pPr>
        <w:spacing w:before="32" w:after="0" w:line="249" w:lineRule="exact"/>
        <w:ind w:left="3124" w:right="-73"/>
        <w:jc w:val="left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FFFFFF"/>
          <w:spacing w:val="-18"/>
          <w:w w:val="100"/>
          <w:b/>
          <w:bCs/>
          <w:position w:val="-1"/>
        </w:rPr>
        <w:t>1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4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0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-2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-2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0"/>
          <w:w w:val="100"/>
          <w:b/>
          <w:bCs/>
          <w:position w:val="-1"/>
        </w:rPr>
        <w:t>O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2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1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1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0"/>
          <w:w w:val="100"/>
          <w:b/>
          <w:bCs/>
          <w:position w:val="-1"/>
        </w:rPr>
        <w:t>ER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1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4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3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4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0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82" w:after="0" w:line="240" w:lineRule="auto"/>
        <w:ind w:right="-20"/>
        <w:jc w:val="left"/>
        <w:rPr>
          <w:rFonts w:ascii="Arial" w:hAnsi="Arial" w:cs="Arial" w:eastAsia="Arial"/>
          <w:sz w:val="6"/>
          <w:szCs w:val="6"/>
        </w:rPr>
      </w:pPr>
      <w:rPr/>
      <w:r>
        <w:rPr/>
        <w:br w:type="column"/>
      </w:r>
      <w:r>
        <w:rPr>
          <w:rFonts w:ascii="Arial" w:hAnsi="Arial" w:cs="Arial" w:eastAsia="Arial"/>
          <w:sz w:val="6"/>
          <w:szCs w:val="6"/>
          <w:spacing w:val="0"/>
          <w:w w:val="100"/>
        </w:rPr>
        <w:t>Die</w:t>
      </w:r>
      <w:r>
        <w:rPr>
          <w:rFonts w:ascii="Arial" w:hAnsi="Arial" w:cs="Arial" w:eastAsia="Arial"/>
          <w:sz w:val="6"/>
          <w:szCs w:val="6"/>
          <w:spacing w:val="9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Zahlen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1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und</w:t>
      </w:r>
      <w:r>
        <w:rPr>
          <w:rFonts w:ascii="Arial" w:hAnsi="Arial" w:cs="Arial" w:eastAsia="Arial"/>
          <w:sz w:val="6"/>
          <w:szCs w:val="6"/>
          <w:spacing w:val="11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Zuordnungen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der</w:t>
      </w:r>
      <w:r>
        <w:rPr>
          <w:rFonts w:ascii="Arial" w:hAnsi="Arial" w:cs="Arial" w:eastAsia="Arial"/>
          <w:sz w:val="6"/>
          <w:szCs w:val="6"/>
          <w:spacing w:val="10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Bereiche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haben</w:t>
      </w:r>
      <w:r>
        <w:rPr>
          <w:rFonts w:ascii="Arial" w:hAnsi="Arial" w:cs="Arial" w:eastAsia="Arial"/>
          <w:sz w:val="6"/>
          <w:szCs w:val="6"/>
          <w:spacing w:val="16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sich</w:t>
      </w:r>
      <w:r>
        <w:rPr>
          <w:rFonts w:ascii="Arial" w:hAnsi="Arial" w:cs="Arial" w:eastAsia="Arial"/>
          <w:sz w:val="6"/>
          <w:szCs w:val="6"/>
          <w:spacing w:val="12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gegenüber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2014</w:t>
      </w:r>
      <w:r>
        <w:rPr>
          <w:rFonts w:ascii="Arial" w:hAnsi="Arial" w:cs="Arial" w:eastAsia="Arial"/>
          <w:sz w:val="6"/>
          <w:szCs w:val="6"/>
          <w:spacing w:val="13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leicht</w:t>
      </w:r>
      <w:r>
        <w:rPr>
          <w:rFonts w:ascii="Arial" w:hAnsi="Arial" w:cs="Arial" w:eastAsia="Arial"/>
          <w:sz w:val="6"/>
          <w:szCs w:val="6"/>
          <w:spacing w:val="14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verändert.</w:t>
      </w:r>
      <w:r>
        <w:rPr>
          <w:rFonts w:ascii="Arial" w:hAnsi="Arial" w:cs="Arial" w:eastAsia="Arial"/>
          <w:sz w:val="6"/>
          <w:szCs w:val="6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2" w:equalWidth="0">
            <w:col w:w="6701" w:space="253"/>
            <w:col w:w="3506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</w:sectPr>
      </w:pPr>
      <w:rPr/>
    </w:p>
    <w:p>
      <w:pPr>
        <w:spacing w:before="33" w:after="0" w:line="305" w:lineRule="auto"/>
        <w:ind w:left="110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pict>
          <v:group style="position:absolute;margin-left:14.272pt;margin-top:250.256119pt;width:563.731pt;height:279.755902pt;mso-position-horizontal-relative:page;mso-position-vertical-relative:page;z-index:-228" coordorigin="285,5005" coordsize="11275,5595">
            <v:group style="position:absolute;left:10097;top:8145;width:5;height:4" coordorigin="10097,8145" coordsize="5,4">
              <v:shape style="position:absolute;left:10097;top:8145;width:5;height:4" coordorigin="10097,8145" coordsize="5,4" path="m10101,8145l10100,8146,10098,8147,10097,8147,10097,8148,10100,8146,10101,8145e" filled="t" fillcolor="#009EE3" stroked="f">
                <v:path arrowok="t"/>
                <v:fill/>
              </v:shape>
            </v:group>
            <v:group style="position:absolute;left:11109;top:6575;width:441;height:757" coordorigin="11109,6575" coordsize="441,757">
              <v:shape style="position:absolute;left:11109;top:6575;width:441;height:757" coordorigin="11109,6575" coordsize="441,757" path="m11550,6913l11109,7332,11550,7032,11550,6913e" filled="t" fillcolor="#C6D54F" stroked="f">
                <v:path arrowok="t"/>
                <v:fill/>
              </v:shape>
            </v:group>
            <v:group style="position:absolute;left:9935;top:6770;width:1615;height:1425" coordorigin="9935,6770" coordsize="1615,1425">
              <v:shape style="position:absolute;left:9935;top:6770;width:1615;height:1425" coordorigin="9935,6770" coordsize="1615,1425" path="m11550,7016l11489,7059,10713,7617,9935,8195,10120,8093,10401,7944,10771,7752,11223,7524,11550,7363,11550,7016e" filled="t" fillcolor="#FFEF42" stroked="f">
                <v:path arrowok="t"/>
                <v:fill/>
              </v:shape>
            </v:group>
            <v:group style="position:absolute;left:8974;top:8777;width:2;height:2" coordorigin="8974,8777" coordsize="2,2">
              <v:shape style="position:absolute;left:8974;top:8777;width:2;height:2" coordorigin="8974,8777" coordsize="2,1" path="m8975,8777l8975,8777,8974,8777,8974,8778,8974,8777,8975,8777e" filled="t" fillcolor="#FCEA0F" stroked="f">
                <v:path arrowok="t"/>
                <v:fill/>
              </v:shape>
            </v:group>
            <v:group style="position:absolute;left:8877;top:7083;width:2673;height:1744" coordorigin="8877,7083" coordsize="2673,1744">
              <v:shape style="position:absolute;left:8877;top:7083;width:2673;height:1744" coordorigin="8877,7083" coordsize="2673,1744" path="m11550,7277l10904,7630,9894,8211,8877,8827,10079,8426,11267,8053,11550,7969,11550,7277e" filled="t" fillcolor="#A4D7DA" stroked="f">
                <v:path arrowok="t"/>
                <v:fill/>
              </v:shape>
            </v:group>
            <v:group style="position:absolute;left:7772;top:7764;width:3778;height:1401" coordorigin="7772,7764" coordsize="3778,1401">
              <v:shape style="position:absolute;left:7772;top:7764;width:3778;height:1401" coordorigin="7772,7764" coordsize="3778,1401" path="m11550,7889l9548,8596,8951,8797,8360,8987,7772,9165,8729,8945,9712,8746,10714,8567,11550,8434,11550,7889e" filled="t" fillcolor="#C6D54F" stroked="f">
                <v:path arrowok="t"/>
                <v:fill/>
              </v:shape>
            </v:group>
            <v:group style="position:absolute;left:295;top:8817;width:8606;height:1773" coordorigin="295,8817" coordsize="8606,1773">
              <v:shape style="position:absolute;left:295;top:8817;width:8606;height:1773" coordorigin="295,8817" coordsize="8606,1773" path="m9197,8817l9171,8822,8179,9131,7227,9411,6315,9666,5444,9895,4613,10102,3823,10286,3075,10451,2402,10590,5222,10590,5761,10374,6371,10121,6969,9865,7554,9605,8122,9343,8670,9080,9197,8817e" filled="t" fillcolor="#9AA1D1" stroked="f">
                <v:path arrowok="t"/>
                <v:fill/>
              </v:shape>
            </v:group>
            <v:group style="position:absolute;left:295;top:8191;width:9647;height:2400" coordorigin="295,8191" coordsize="9647,2400">
              <v:shape style="position:absolute;left:295;top:8191;width:9647;height:2400" coordorigin="295,8191" coordsize="9647,2400" path="m10237,8191l9778,8461,9268,8735,8714,9011,8119,9287,7489,9564,6830,9839,6147,10111,5445,10380,4871,10590,6712,10590,7108,10344,7720,9950,8276,9583,8772,9246,9202,8946,9564,8689,9852,8479,10063,8323,10193,8225,10237,8191e" filled="t" fillcolor="#8AD1ED" stroked="f">
                <v:path arrowok="t"/>
                <v:fill/>
              </v:shape>
            </v:group>
            <v:group style="position:absolute;left:295;top:7317;width:10831;height:3273" coordorigin="295,7317" coordsize="10831,3273">
              <v:shape style="position:absolute;left:295;top:7317;width:10831;height:3273" coordorigin="295,7317" coordsize="10831,3273" path="m11422,7317l11405,7329,11387,7341,11354,7366,11257,7436,11227,7459,11171,7498,11015,7610,10875,7713,10336,8119,9782,8519,9224,8908,8660,9285,8091,9652,7515,10009,6933,10356,6523,10590,7844,10590,8165,10324,8934,9657,9732,8935,10561,8157,11422,7317e" filled="t" fillcolor="#77BDE2" stroked="f">
                <v:path arrowok="t"/>
                <v:fill/>
              </v:shape>
            </v:group>
            <v:group style="position:absolute;left:295;top:9164;width:7483;height:1426" coordorigin="295,9164" coordsize="7483,1426">
              <v:shape style="position:absolute;left:295;top:9164;width:7483;height:1426" coordorigin="295,9164" coordsize="7483,1426" path="m8074,9164l7157,9349,6262,9519,5392,9673,4549,9813,3736,9938,2957,10051,1507,10239,591,10342,591,10590,3862,10590,4014,10560,4156,10521,4553,10403,4960,10275,5386,10133,6325,9804,8074,9164e" filled="t" fillcolor="#065C9D" stroked="f">
                <v:path arrowok="t"/>
                <v:fill/>
              </v:shape>
            </v:group>
            <v:group style="position:absolute;left:1171;top:10005;width:9583;height:371" coordorigin="1171,10005" coordsize="9583,371">
              <v:shape style="position:absolute;left:1171;top:10005;width:9583;height:371" coordorigin="1171,10005" coordsize="9583,371" path="m1171,10376l10754,10376,10754,10005,1171,10005,1171,10376e" filled="t" fillcolor="#77BDE2" stroked="f">
                <v:path arrowok="t"/>
                <v:fill/>
              </v:shape>
            </v:group>
            <v:group style="position:absolute;left:4378;top:5015;width:4211;height:4957" coordorigin="4378,5015" coordsize="4211,4957">
              <v:shape style="position:absolute;left:4378;top:5015;width:4211;height:4957" coordorigin="4378,5015" coordsize="4211,4957" path="m4972,5015l4968,5094,4962,5173,4955,5256,4945,5327,4919,5376,4914,5383,4917,5391,4930,5402,4951,5418,4950,5439,4945,5504,4938,5584,4931,5646,4919,5656,4914,5684,4592,6384,4378,6591,4409,6624,4447,6624,4447,6646,4505,6661,4504,6734,4502,6815,4499,6893,4477,6953,4473,6970,4479,6986,4503,6997,4503,7464,4495,7467,4475,7473,4471,7494,4479,7507,4501,7515,4503,7537,4503,9973,8441,9973,8441,8610,8589,8610,8183,7797,7541,7797,7541,7769,5355,7769,5357,7524,5362,7518,5369,7514,5376,7507,5383,7491,5382,7477,5355,7477,5357,7005,5365,6989,5376,6979,5383,6967,5383,6941,5355,6941,5355,6663,5431,6645,5431,6623,5465,6623,5497,6593,5312,6384,5145,6005,5081,5858,5045,5775,5018,5710,4995,5649,4982,5644,4998,5404,5013,5394,5020,5386,5016,5379,5004,5371,4982,5361,4972,5015e" filled="t" fillcolor="#787EBC" stroked="f">
                <v:path arrowok="t"/>
                <v:fill/>
              </v:shape>
              <v:shape style="position:absolute;left:4378;top:5015;width:4211;height:4957" coordorigin="4378,5015" coordsize="4211,4957" path="m7549,7747l7430,7747,7430,7769,7549,7769,7549,7747e" filled="t" fillcolor="#787EBC" stroked="f">
                <v:path arrowok="t"/>
                <v:fill/>
              </v:shape>
            </v:group>
            <v:group style="position:absolute;left:3372;top:8405;width:1333;height:1567" coordorigin="3372,8405" coordsize="1333,1567">
              <v:shape style="position:absolute;left:3372;top:8405;width:1333;height:1567" coordorigin="3372,8405" coordsize="1333,1567" path="m3690,9013l3401,9013,3400,9023,3404,9027,3412,9031,3412,9179,3409,9179,3404,9180,3400,9183,3401,9192,3404,9192,3411,9195,3412,9202,3412,9973,4658,9973,4658,9541,4705,9541,4576,9284,4374,9284,4374,9275,3682,9275,3682,9191,3689,9191,3691,9183,3682,9183,3682,9026,3690,9026,3690,9021,3690,9013e" filled="t" fillcolor="#8EC899" stroked="f">
                <v:path arrowok="t"/>
                <v:fill/>
              </v:shape>
              <v:shape style="position:absolute;left:3372;top:8405;width:1333;height:1567" coordorigin="3372,8405" coordsize="1333,1567" path="m4376,9268l4338,9268,4338,9275,4376,9275,4376,9268e" filled="t" fillcolor="#8EC899" stroked="f">
                <v:path arrowok="t"/>
                <v:fill/>
              </v:shape>
              <v:shape style="position:absolute;left:3372;top:8405;width:1333;height:1567" coordorigin="3372,8405" coordsize="1333,1567" path="m3689,9191l3682,9191,3687,9199,3689,9191e" filled="t" fillcolor="#8EC899" stroked="f">
                <v:path arrowok="t"/>
                <v:fill/>
              </v:shape>
              <v:shape style="position:absolute;left:3372;top:8405;width:1333;height:1567" coordorigin="3372,8405" coordsize="1333,1567" path="m3692,9182l3682,9183,3691,9183,3692,9182e" filled="t" fillcolor="#8EC899" stroked="f">
                <v:path arrowok="t"/>
                <v:fill/>
              </v:shape>
              <v:shape style="position:absolute;left:3372;top:8405;width:1333;height:1567" coordorigin="3372,8405" coordsize="1333,1567" path="m3690,9026l3682,9026,3690,9028,3690,9026e" filled="t" fillcolor="#8EC899" stroked="f">
                <v:path arrowok="t"/>
                <v:fill/>
              </v:shape>
              <v:shape style="position:absolute;left:3372;top:8405;width:1333;height:1567" coordorigin="3372,8405" coordsize="1333,1567" path="m3560,8405l3557,8475,3538,8519,3553,8535,3552,8555,3550,8582,3550,8602,3543,8604,3542,8615,3440,8837,3372,8902,3382,8913,3394,8913,3394,8920,3412,8924,3412,9013,3682,9013,3682,8925,3706,8919,3706,8912,3716,8912,3726,8903,3668,8837,3589,8657,3568,8603,3563,8602,3563,8530,3579,8520,3563,8513,3560,8405e" filled="t" fillcolor="#8EC899" stroked="f">
                <v:path arrowok="t"/>
                <v:fill/>
              </v:shape>
            </v:group>
            <v:group style="position:absolute;left:2110;top:9700;width:232;height:273" coordorigin="2110,9700" coordsize="232,273">
              <v:shape style="position:absolute;left:2110;top:9700;width:232;height:273" coordorigin="2110,9700" coordsize="232,273" path="m2166,9806l2115,9806,2115,9808,2116,9808,2117,9809,2117,9835,2116,9835,2116,9837,2117,9837,2117,9973,2334,9973,2334,9898,2342,9898,2320,9853,2284,9853,2284,9852,2285,9851,2164,9851,2164,9837,2165,9837,2166,9836,2164,9835,2164,9808,2166,9808,2166,9806e" filled="t" fillcolor="#17478E" stroked="f">
                <v:path arrowok="t"/>
                <v:fill/>
              </v:shape>
              <v:shape style="position:absolute;left:2110;top:9700;width:232;height:273" coordorigin="2110,9700" coordsize="232,273" path="m2285,9850l2278,9850,2278,9851,2285,9851,2285,9850e" filled="t" fillcolor="#17478E" stroked="f">
                <v:path arrowok="t"/>
                <v:fill/>
              </v:shape>
              <v:shape style="position:absolute;left:2110;top:9700;width:232;height:273" coordorigin="2110,9700" coordsize="232,273" path="m2165,9837l2164,9837,2165,9838,2165,9837e" filled="t" fillcolor="#17478E" stroked="f">
                <v:path arrowok="t"/>
                <v:fill/>
              </v:shape>
              <v:shape style="position:absolute;left:2110;top:9700;width:232;height:273" coordorigin="2110,9700" coordsize="232,273" path="m2166,9808l2164,9808,2166,9808,2166,9808e" filled="t" fillcolor="#17478E" stroked="f">
                <v:path arrowok="t"/>
                <v:fill/>
              </v:shape>
              <v:shape style="position:absolute;left:2110;top:9700;width:232;height:273" coordorigin="2110,9700" coordsize="232,273" path="m2169,9788l2114,9788,2114,9790,2117,9790,2117,9806,2164,9806,2164,9790,2169,9788e" filled="t" fillcolor="#17478E" stroked="f">
                <v:path arrowok="t"/>
                <v:fill/>
              </v:shape>
              <v:shape style="position:absolute;left:2110;top:9700;width:232;height:273" coordorigin="2110,9700" coordsize="232,273" path="m2143,9700l2142,9717,2142,9719,2139,9720,2142,9722,2141,9732,2141,9734,2140,9735,2140,9737,2122,9775,2110,9787,2112,9788,2171,9788,2171,9787,2173,9786,2161,9774,2153,9756,2145,9737,2144,9735,2144,9734,2144,9722,2146,9720,2144,9719,2143,9700e" filled="t" fillcolor="#17478E" stroked="f">
                <v:path arrowok="t"/>
                <v:fill/>
              </v:shape>
            </v:group>
            <v:group style="position:absolute;left:3044;top:8301;width:2;height:995" coordorigin="3044,8301" coordsize="2,995">
              <v:shape style="position:absolute;left:3044;top:8301;width:2;height:995" coordorigin="3044,8301" coordsize="0,995" path="m3044,9297l3044,8301e" filled="f" stroked="t" strokeweight=".612pt" strokecolor="#17478E">
                <v:path arrowok="t"/>
              </v:shape>
            </v:group>
            <v:group style="position:absolute;left:3971;top:8430;width:2;height:705" coordorigin="3971,8430" coordsize="2,705">
              <v:shape style="position:absolute;left:3971;top:8430;width:2;height:705" coordorigin="3971,8430" coordsize="0,705" path="m3971,9136l3971,8430e" filled="f" stroked="t" strokeweight=".612pt" strokecolor="#8EC899">
                <v:path arrowok="t"/>
              </v:shape>
            </v:group>
            <v:group style="position:absolute;left:2570;top:8726;width:1059;height:1246" coordorigin="2570,8726" coordsize="1059,1246">
              <v:shape style="position:absolute;left:2570;top:8726;width:1059;height:1246" coordorigin="2570,8726" coordsize="1059,1246" path="m2823,9210l2593,9210,2592,9218,2596,9221,2602,9224,2602,9341,2599,9342,2596,9343,2592,9345,2593,9352,2596,9352,2601,9354,2602,9360,2602,9973,3592,9973,3592,9630,3630,9630,3527,9425,3366,9425,3366,9418,2816,9418,2816,9352,2822,9352,2824,9345,2816,9345,2816,9220,2823,9220,2823,9218,2823,9210e" filled="t" fillcolor="#17478E" stroked="f">
                <v:path arrowok="t"/>
                <v:fill/>
              </v:shape>
              <v:shape style="position:absolute;left:2570;top:8726;width:1059;height:1246" coordorigin="2570,8726" coordsize="1059,1246" path="m3368,9413l3338,9413,3338,9418,3368,9418,3368,9413e" filled="t" fillcolor="#17478E" stroked="f">
                <v:path arrowok="t"/>
                <v:fill/>
              </v:shape>
              <v:shape style="position:absolute;left:2570;top:8726;width:1059;height:1246" coordorigin="2570,8726" coordsize="1059,1246" path="m2822,9352l2816,9352,2820,9358,2822,9352e" filled="t" fillcolor="#17478E" stroked="f">
                <v:path arrowok="t"/>
                <v:fill/>
              </v:shape>
              <v:shape style="position:absolute;left:2570;top:8726;width:1059;height:1246" coordorigin="2570,8726" coordsize="1059,1246" path="m2824,9344l2816,9345,2824,9345,2824,9344e" filled="t" fillcolor="#17478E" stroked="f">
                <v:path arrowok="t"/>
                <v:fill/>
              </v:shape>
              <v:shape style="position:absolute;left:2570;top:8726;width:1059;height:1246" coordorigin="2570,8726" coordsize="1059,1246" path="m2823,9220l2816,9220,2822,9221,2823,9220e" filled="t" fillcolor="#17478E" stroked="f">
                <v:path arrowok="t"/>
                <v:fill/>
              </v:shape>
              <v:shape style="position:absolute;left:2570;top:8726;width:1059;height:1246" coordorigin="2570,8726" coordsize="1059,1246" path="m2719,8726l2716,8797,2702,8817,2714,8836,2712,8862,2711,8883,2706,8885,2705,8894,2624,9070,2570,9122,2578,9130,2587,9130,2587,9136,2602,9139,2602,9210,2816,9210,2816,9140,2835,9135,2835,9130,2844,9130,2852,9122,2804,9068,2739,8919,2726,8884,2722,8883,2722,8826,2735,8818,2722,8812,2719,8726e" filled="t" fillcolor="#17478E" stroked="f">
                <v:path arrowok="t"/>
                <v:fill/>
              </v:shape>
            </v:group>
            <v:group style="position:absolute;left:864;top:6379;width:302;height:422" coordorigin="864,6379" coordsize="302,422">
              <v:shape style="position:absolute;left:864;top:6379;width:302;height:422" coordorigin="864,6379" coordsize="302,422" path="m1003,6379l984,6382,962,6386,943,6392,924,6401,921,6402,919,6405,919,6411,920,6427,926,6490,938,6520,940,6521,942,6522,943,6522,945,6544,949,6565,955,6583,963,6600,964,6602,954,6609,908,6652,874,6724,864,6770,866,6773,869,6775,943,6795,1023,6801,1040,6800,1103,6792,1160,6776,1164,6774,1152,6708,1113,6640,1094,6621,1015,6621,1001,6617,965,6562,960,6519,967,6517,975,6515,994,6512,1004,6511,1101,6511,1101,6509,1102,6506,946,6506,946,6506,937,6432,940,6411,957,6405,979,6399,998,6396,1020,6395,1095,6395,1082,6390,1062,6384,1047,6381,1028,6380,1003,6379e" filled="t" fillcolor="#17478E" stroked="f">
                <v:path arrowok="t"/>
                <v:fill/>
              </v:shape>
            </v:group>
            <v:group style="position:absolute;left:869;top:6775;width:2;height:2" coordorigin="869,6775" coordsize="2,2">
              <v:shape style="position:absolute;left:869;top:6775;width:2;height:2" coordorigin="869,6775" coordsize="1,0" path="m869,6775l869,6775,869,6775e" filled="t" fillcolor="#17478E" stroked="f">
                <v:path arrowok="t"/>
                <v:fill/>
              </v:shape>
            </v:group>
            <v:group style="position:absolute;left:1015;top:6511;width:85;height:110" coordorigin="1015,6511" coordsize="85,110">
              <v:shape style="position:absolute;left:1015;top:6511;width:85;height:110" coordorigin="1015,6511" coordsize="85,110" path="m1101,6511l1027,6511,1037,6512,1056,6515,1064,6517,1071,6524,1069,6544,1048,6601,1015,6621,1094,6621,1083,6613,1066,6603,1068,6601,1088,6522,1090,6522,1091,6521,1095,6519,1097,6517,1100,6514,1101,6511e" filled="t" fillcolor="#17478E" stroked="f">
                <v:path arrowok="t"/>
                <v:fill/>
              </v:shape>
            </v:group>
            <v:group style="position:absolute;left:946;top:6495;width:155;height:11" coordorigin="946,6495" coordsize="155,11">
              <v:shape style="position:absolute;left:946;top:6495;width:155;height:11" coordorigin="946,6495" coordsize="155,11" path="m1027,6495l1004,6495,992,6496,969,6500,958,6502,947,6506,946,6506,1102,6506,1084,6506,1073,6502,1062,6500,1039,6496,1027,6495e" filled="t" fillcolor="#17478E" stroked="f">
                <v:path arrowok="t"/>
                <v:fill/>
              </v:shape>
            </v:group>
            <v:group style="position:absolute;left:1020;top:6395;width:92;height:111" coordorigin="1020,6395" coordsize="92,111">
              <v:shape style="position:absolute;left:1020;top:6395;width:92;height:111" coordorigin="1020,6395" coordsize="92,111" path="m1095,6395l1020,6395,1040,6397,1059,6401,1078,6407,1095,6418,1094,6439,1085,6506,1084,6506,1102,6506,1111,6429,1112,6411,1112,6408,1104,6408,1100,6397,1095,6395e" filled="t" fillcolor="#17478E" stroked="f">
                <v:path arrowok="t"/>
                <v:fill/>
              </v:shape>
            </v:group>
            <v:group style="position:absolute;left:1001;top:6462;width:29;height:26" coordorigin="1001,6462" coordsize="29,26">
              <v:shape style="position:absolute;left:1001;top:6462;width:29;height:26" coordorigin="1001,6462" coordsize="29,26" path="m1030,6462l1001,6462,1001,6486,1003,6487,1028,6487,1030,6486,1030,6462e" filled="t" fillcolor="#17478E" stroked="f">
                <v:path arrowok="t"/>
                <v:fill/>
              </v:shape>
            </v:group>
            <v:group style="position:absolute;left:975;top:6433;width:81;height:29" coordorigin="975,6433" coordsize="81,29">
              <v:shape style="position:absolute;left:975;top:6433;width:81;height:29" coordorigin="975,6433" coordsize="81,29" path="m1054,6433l977,6433,975,6434,975,6460,977,6462,1054,6462,1056,6460,1056,6434,1054,6433e" filled="t" fillcolor="#17478E" stroked="f">
                <v:path arrowok="t"/>
                <v:fill/>
              </v:shape>
            </v:group>
            <v:group style="position:absolute;left:1001;top:6407;width:29;height:26" coordorigin="1001,6407" coordsize="29,26">
              <v:shape style="position:absolute;left:1001;top:6407;width:29;height:26" coordorigin="1001,6407" coordsize="29,26" path="m1028,6407l1003,6407,1001,6409,1001,6433,1030,6433,1030,6409,1028,6407e" filled="t" fillcolor="#17478E" stroked="f">
                <v:path arrowok="t"/>
                <v:fill/>
              </v:shape>
            </v:group>
            <v:group style="position:absolute;left:1104;top:6401;width:8;height:7" coordorigin="1104,6401" coordsize="8,7">
              <v:shape style="position:absolute;left:1104;top:6401;width:8;height:7" coordorigin="1104,6401" coordsize="8,7" path="m1107,6401l1104,6408,1112,6408,1112,6406,1110,6402,1107,6401e" filled="t" fillcolor="#17478E" stroked="f">
                <v:path arrowok="t"/>
                <v:fill/>
              </v:shape>
            </v:group>
            <v:group style="position:absolute;left:2753;top:6314;width:363;height:464" coordorigin="2753,6314" coordsize="363,464">
              <v:shape style="position:absolute;left:2753;top:6314;width:363;height:464" coordorigin="2753,6314" coordsize="363,464" path="m2797,6362l2760,6362,2753,6369,2753,6771,2760,6777,3109,6777,3116,6771,3116,6743,2995,6743,2946,6696,2955,6685,3018,6685,3056,6651,3116,6651,3116,6630,2801,6630,2801,6605,3116,6605,3116,6584,2801,6584,2801,6558,3116,6558,3116,6538,2801,6538,2801,6512,3116,6512,3116,6491,2801,6491,2801,6466,3116,6466,3116,6432,2802,6432,2792,6428,2781,6414,2780,6405,2797,6362e" filled="t" fillcolor="#17478E" stroked="f">
                <v:path arrowok="t"/>
                <v:fill/>
              </v:shape>
              <v:shape style="position:absolute;left:2753;top:6314;width:363;height:464" coordorigin="2753,6314" coordsize="363,464" path="m3116,6651l3056,6651,3071,6658,2995,6743,3116,6743,3116,6651e" filled="t" fillcolor="#17478E" stroked="f">
                <v:path arrowok="t"/>
                <v:fill/>
              </v:shape>
              <v:shape style="position:absolute;left:2753;top:6314;width:363;height:464" coordorigin="2753,6314" coordsize="363,464" path="m3018,6685l2955,6685,2993,6707,3018,6685e" filled="t" fillcolor="#17478E" stroked="f">
                <v:path arrowok="t"/>
                <v:fill/>
              </v:shape>
              <v:shape style="position:absolute;left:2753;top:6314;width:363;height:464" coordorigin="2753,6314" coordsize="363,464" path="m3116,6605l3011,6605,3011,6630,3116,6630,3116,6605e" filled="t" fillcolor="#17478E" stroked="f">
                <v:path arrowok="t"/>
                <v:fill/>
              </v:shape>
              <v:shape style="position:absolute;left:2753;top:6314;width:363;height:464" coordorigin="2753,6314" coordsize="363,464" path="m3116,6558l3067,6558,3067,6584,3116,6584,3116,6558e" filled="t" fillcolor="#17478E" stroked="f">
                <v:path arrowok="t"/>
                <v:fill/>
              </v:shape>
              <v:shape style="position:absolute;left:2753;top:6314;width:363;height:464" coordorigin="2753,6314" coordsize="363,464" path="m3116,6512l3011,6512,3011,6538,3116,6538,3116,6512e" filled="t" fillcolor="#17478E" stroked="f">
                <v:path arrowok="t"/>
                <v:fill/>
              </v:shape>
              <v:shape style="position:absolute;left:2753;top:6314;width:363;height:464" coordorigin="2753,6314" coordsize="363,464" path="m3116,6466l3067,6466,3067,6491,3116,6491,3116,6466e" filled="t" fillcolor="#17478E" stroked="f">
                <v:path arrowok="t"/>
                <v:fill/>
              </v:shape>
              <v:shape style="position:absolute;left:2753;top:6314;width:363;height:464" coordorigin="2753,6314" coordsize="363,464" path="m3109,6362l3071,6362,3088,6405,3087,6414,3076,6428,3066,6432,3116,6432,3116,6369,3109,6362e" filled="t" fillcolor="#17478E" stroked="f">
                <v:path arrowok="t"/>
                <v:fill/>
              </v:shape>
              <v:shape style="position:absolute;left:2753;top:6314;width:363;height:464" coordorigin="2753,6314" coordsize="363,464" path="m3040,6354l2828,6354,2818,6360,2800,6405,2800,6409,2804,6414,2808,6415,3060,6415,3064,6414,3068,6409,3068,6405,3067,6401,3053,6368,3050,6360,3040,6354e" filled="t" fillcolor="#17478E" stroked="f">
                <v:path arrowok="t"/>
                <v:fill/>
              </v:shape>
              <v:shape style="position:absolute;left:2753;top:6314;width:363;height:464" coordorigin="2753,6314" coordsize="363,464" path="m2947,6314l2915,6320,2901,6334,2897,6349,2888,6354,2980,6354,2971,6349,2971,6346,2926,6346,2920,6340,2920,6326,2926,6320,2955,6320,2947,6314e" filled="t" fillcolor="#17478E" stroked="f">
                <v:path arrowok="t"/>
                <v:fill/>
              </v:shape>
              <v:shape style="position:absolute;left:2753;top:6314;width:363;height:464" coordorigin="2753,6314" coordsize="363,464" path="m2955,6320l2942,6320,2949,6326,2949,6340,2942,6346,2971,6346,2970,6343,2965,6330,2955,6320e" filled="t" fillcolor="#17478E" stroked="f">
                <v:path arrowok="t"/>
                <v:fill/>
              </v:shape>
            </v:group>
            <v:group style="position:absolute;left:3655;top:6407;width:467;height:384" coordorigin="3655,6407" coordsize="467,384">
              <v:shape style="position:absolute;left:3655;top:6407;width:467;height:384" coordorigin="3655,6407" coordsize="467,384" path="m3674,6674l3667,6690,3670,6709,3906,6791,3923,6783,3901,6783,3898,6771,3898,6759,3904,6747,3674,6674e" filled="t" fillcolor="#8EC899" stroked="f">
                <v:path arrowok="t"/>
                <v:fill/>
              </v:shape>
              <v:shape style="position:absolute;left:3655;top:6407;width:467;height:384" coordorigin="3655,6407" coordsize="467,384" path="m4047,6719l3901,6783,3923,6783,4056,6725,4056,6722,4047,6719e" filled="t" fillcolor="#8EC899" stroked="f">
                <v:path arrowok="t"/>
                <v:fill/>
              </v:shape>
              <v:shape style="position:absolute;left:3655;top:6407;width:467;height:384" coordorigin="3655,6407" coordsize="467,384" path="m3673,6623l3666,6639,3669,6658,3905,6740,3922,6733,3900,6733,3897,6721,3897,6708,3903,6697,3673,6623e" filled="t" fillcolor="#8EC899" stroked="f">
                <v:path arrowok="t"/>
                <v:fill/>
              </v:shape>
              <v:shape style="position:absolute;left:3655;top:6407;width:467;height:384" coordorigin="3655,6407" coordsize="467,384" path="m4046,6668l3900,6733,3922,6733,4056,6674,4055,6671,4046,6668e" filled="t" fillcolor="#8EC899" stroked="f">
                <v:path arrowok="t"/>
                <v:fill/>
              </v:shape>
              <v:shape style="position:absolute;left:3655;top:6407;width:467;height:384" coordorigin="3655,6407" coordsize="467,384" path="m3675,6572l3667,6589,3670,6607,3906,6690,3923,6682,3901,6682,3898,6670,3898,6658,3904,6646,3675,6572e" filled="t" fillcolor="#8EC899" stroked="f">
                <v:path arrowok="t"/>
                <v:fill/>
              </v:shape>
              <v:shape style="position:absolute;left:3655;top:6407;width:467;height:384" coordorigin="3655,6407" coordsize="467,384" path="m4047,6618l3901,6682,3923,6682,4057,6623,4056,6621,4047,6618e" filled="t" fillcolor="#8EC899" stroked="f">
                <v:path arrowok="t"/>
                <v:fill/>
              </v:shape>
              <v:shape style="position:absolute;left:3655;top:6407;width:467;height:384" coordorigin="3655,6407" coordsize="467,384" path="m3752,6538l3679,6570,3909,6644,3998,6605,3999,6597,3878,6597,3860,6597,3787,6586,3755,6565,3752,6538e" filled="t" fillcolor="#8EC899" stroked="f">
                <v:path arrowok="t"/>
                <v:fill/>
              </v:shape>
              <v:shape style="position:absolute;left:3655;top:6407;width:467;height:384" coordorigin="3655,6407" coordsize="467,384" path="m4068,6451l3860,6451,3867,6453,4018,6477,4020,6479,4020,6524,4018,6525,4017,6526,4017,6527,4016,6533,4016,6536,4019,6537,4019,6540,4019,6547,4017,6549,4016,6551,4009,6599,4012,6605,4041,6605,4044,6599,4036,6551,4036,6549,4034,6547,4034,6540,4033,6537,4037,6537,4036,6533,4036,6527,4036,6526,4034,6525,4033,6524,4033,6505,4033,6498,4119,6469,4121,6469,4122,6467,4119,6466,4068,6451e" filled="t" fillcolor="#8EC899" stroked="f">
                <v:path arrowok="t"/>
                <v:fill/>
              </v:shape>
              <v:shape style="position:absolute;left:3655;top:6407;width:467;height:384" coordorigin="3655,6407" coordsize="467,384" path="m3994,6558l3920,6594,3878,6597,3999,6597,4004,6561,3994,6558e" filled="t" fillcolor="#8EC899" stroked="f">
                <v:path arrowok="t"/>
                <v:fill/>
              </v:shape>
              <v:shape style="position:absolute;left:3655;top:6407;width:467;height:384" coordorigin="3655,6407" coordsize="467,384" path="m3763,6499l3766,6563,3843,6586,3871,6587,3899,6586,3967,6573,3984,6555,3984,6530,3829,6530,3820,6529,3763,6499e" filled="t" fillcolor="#8EC899" stroked="f">
                <v:path arrowok="t"/>
                <v:fill/>
              </v:shape>
              <v:shape style="position:absolute;left:3655;top:6407;width:467;height:384" coordorigin="3655,6407" coordsize="467,384" path="m3984,6503l3829,6530,3984,6530,3984,6503e" filled="t" fillcolor="#8EC899" stroked="f">
                <v:path arrowok="t"/>
                <v:fill/>
              </v:shape>
              <v:shape style="position:absolute;left:3655;top:6407;width:467;height:384" coordorigin="3655,6407" coordsize="467,384" path="m3912,6407l3668,6427,3655,6429,3656,6432,3659,6433,3822,6519,3829,6520,3992,6491,4010,6486,4009,6485,4007,6484,3858,6460,3860,6451,4068,6451,3915,6407,3912,6407e" filled="t" fillcolor="#8EC899" stroked="f">
                <v:path arrowok="t"/>
                <v:fill/>
              </v:shape>
            </v:group>
            <v:group style="position:absolute;left:9491;top:9053;width:782;height:920" coordorigin="9491,9053" coordsize="782,920">
              <v:shape style="position:absolute;left:9491;top:9053;width:782;height:920" coordorigin="9491,9053" coordsize="782,920" path="m9677,9410l9508,9410,9507,9415,9510,9418,9514,9420,9514,9507,9512,9507,9510,9508,9507,9509,9508,9515,9510,9515,9514,9516,9514,9519,9514,9973,10245,9973,10245,9720,10273,9720,10197,9569,10078,9569,10078,9564,9672,9564,9672,9514,9677,9514,9678,9509,9672,9509,9672,9417,9677,9417,9677,9415,9677,9410e" filled="t" fillcolor="#77BDE2" stroked="f">
                <v:path arrowok="t"/>
                <v:fill/>
              </v:shape>
              <v:shape style="position:absolute;left:9491;top:9053;width:782;height:920" coordorigin="9491,9053" coordsize="782,920" path="m10080,9559l10058,9559,10058,9564,10080,9564,10080,9559e" filled="t" fillcolor="#77BDE2" stroked="f">
                <v:path arrowok="t"/>
                <v:fill/>
              </v:shape>
              <v:shape style="position:absolute;left:9491;top:9053;width:782;height:920" coordorigin="9491,9053" coordsize="782,920" path="m9677,9514l9672,9514,9676,9519,9677,9514e" filled="t" fillcolor="#77BDE2" stroked="f">
                <v:path arrowok="t"/>
                <v:fill/>
              </v:shape>
              <v:shape style="position:absolute;left:9491;top:9053;width:782;height:920" coordorigin="9491,9053" coordsize="782,920" path="m9678,9509l9672,9509,9678,9509,9678,9509e" filled="t" fillcolor="#77BDE2" stroked="f">
                <v:path arrowok="t"/>
                <v:fill/>
              </v:shape>
              <v:shape style="position:absolute;left:9491;top:9053;width:782;height:920" coordorigin="9491,9053" coordsize="782,920" path="m9677,9417l9672,9417,9677,9418,9677,9417e" filled="t" fillcolor="#77BDE2" stroked="f">
                <v:path arrowok="t"/>
                <v:fill/>
              </v:shape>
              <v:shape style="position:absolute;left:9491;top:9053;width:782;height:920" coordorigin="9491,9053" coordsize="782,920" path="m9601,9053l9600,9071,9599,9099,9597,9116,9588,9120,9597,9127,9596,9146,9595,9169,9591,9170,9590,9176,9531,9306,9491,9345,9497,9351,9504,9351,9504,9355,9514,9358,9514,9410,9672,9410,9672,9358,9686,9355,9686,9351,9693,9351,9699,9345,9631,9231,9606,9169,9603,9169,9603,9126,9612,9121,9603,9116,9601,9053e" filled="t" fillcolor="#77BDE2" stroked="f">
                <v:path arrowok="t"/>
                <v:fill/>
              </v:shape>
            </v:group>
            <v:group style="position:absolute;left:10098;top:9593;width:322;height:380" coordorigin="10098,9593" coordsize="322,380">
              <v:shape style="position:absolute;left:10098;top:9593;width:322;height:380" coordorigin="10098,9593" coordsize="322,380" path="m10175,9740l10105,9740,10105,9743,10106,9744,10108,9745,10108,9780,10106,9781,10106,9784,10107,9784,10108,9973,10409,9973,10409,9868,10420,9868,10389,9806,10340,9806,10340,9805,10341,9804,10173,9804,10173,9784,10175,9784,10175,9783,10173,9781,10173,9743,10175,9743,10175,9740e" filled="t" fillcolor="#17478E" stroked="f">
                <v:path arrowok="t"/>
                <v:fill/>
              </v:shape>
              <v:shape style="position:absolute;left:10098;top:9593;width:322;height:380" coordorigin="10098,9593" coordsize="322,380" path="m10341,9802l10332,9802,10332,9804,10341,9804,10341,9802e" filled="t" fillcolor="#17478E" stroked="f">
                <v:path arrowok="t"/>
                <v:fill/>
              </v:shape>
              <v:shape style="position:absolute;left:10098;top:9593;width:322;height:380" coordorigin="10098,9593" coordsize="322,380" path="m10175,9784l10173,9784,10174,9785,10175,9784e" filled="t" fillcolor="#17478E" stroked="f">
                <v:path arrowok="t"/>
                <v:fill/>
              </v:shape>
              <v:shape style="position:absolute;left:10098;top:9593;width:322;height:380" coordorigin="10098,9593" coordsize="322,380" path="m10175,9743l10173,9743,10175,9744,10175,9743e" filled="t" fillcolor="#17478E" stroked="f">
                <v:path arrowok="t"/>
                <v:fill/>
              </v:shape>
              <v:shape style="position:absolute;left:10098;top:9593;width:322;height:380" coordorigin="10098,9593" coordsize="322,380" path="m10180,9716l10103,9716,10103,9718,10108,9719,10108,9740,10173,9740,10173,9719,10180,9716e" filled="t" fillcolor="#17478E" stroked="f">
                <v:path arrowok="t"/>
                <v:fill/>
              </v:shape>
              <v:shape style="position:absolute;left:10098;top:9593;width:322;height:380" coordorigin="10098,9593" coordsize="322,380" path="m10144,9593l10143,9617,10142,9619,10138,9621,10142,9624,10141,9637,10141,9641,10139,9642,10139,9644,10114,9698,10098,9714,10100,9716,10182,9716,10182,9714,10185,9712,10164,9686,10153,9661,10146,9644,10145,9641,10144,9641,10144,9624,10148,9621,10144,9619,10144,9593e" filled="t" fillcolor="#17478E" stroked="f">
                <v:path arrowok="t"/>
                <v:fill/>
              </v:shape>
            </v:group>
            <v:group style="position:absolute;left:8671;top:8926;width:894;height:1047" coordorigin="8671,8926" coordsize="894,1047">
              <v:shape style="position:absolute;left:8671;top:8926;width:894;height:1047" coordorigin="8671,8926" coordsize="894,1047" path="m8884,9329l8690,9329,8689,9335,8692,9338,8697,9341,8697,9440,8695,9440,8692,9441,8689,9443,8690,9449,8692,9449,8697,9451,8697,9455,8697,9973,9533,9973,9533,9683,9565,9683,9478,9511,9342,9511,9342,9505,8878,9505,8878,9448,8883,9448,8885,9443,8878,9443,8878,9337,8884,9337,8884,9335,8884,9329e" filled="t" fillcolor="#005E80" stroked="f">
                <v:path arrowok="t"/>
                <v:fill/>
              </v:shape>
              <v:shape style="position:absolute;left:8671;top:8926;width:894;height:1047" coordorigin="8671,8926" coordsize="894,1047" path="m9344,9500l9319,9500,9319,9505,9344,9505,9344,9500e" filled="t" fillcolor="#005E80" stroked="f">
                <v:path arrowok="t"/>
                <v:fill/>
              </v:shape>
              <v:shape style="position:absolute;left:8671;top:8926;width:894;height:1047" coordorigin="8671,8926" coordsize="894,1047" path="m8883,9448l8878,9448,8882,9454,8883,9448e" filled="t" fillcolor="#005E80" stroked="f">
                <v:path arrowok="t"/>
                <v:fill/>
              </v:shape>
              <v:shape style="position:absolute;left:8671;top:8926;width:894;height:1047" coordorigin="8671,8926" coordsize="894,1047" path="m8885,9442l8878,9443,8885,9443,8885,9442e" filled="t" fillcolor="#005E80" stroked="f">
                <v:path arrowok="t"/>
                <v:fill/>
              </v:shape>
              <v:shape style="position:absolute;left:8671;top:8926;width:894;height:1047" coordorigin="8671,8926" coordsize="894,1047" path="m8884,9337l8878,9337,8883,9339,8884,9337e" filled="t" fillcolor="#005E80" stroked="f">
                <v:path arrowok="t"/>
                <v:fill/>
              </v:shape>
              <v:shape style="position:absolute;left:8671;top:8926;width:894;height:1047" coordorigin="8671,8926" coordsize="894,1047" path="m8796,8926l8795,8949,8794,8977,8792,8993,8782,8998,8792,9008,8791,9031,8790,9053,8785,9054,8784,9062,8716,9210,8671,9254,8677,9262,8685,9262,8685,9266,8697,9269,8697,9329,8878,9329,8878,9270,8894,9266,8894,9261,8901,9261,8908,9255,8816,9090,8802,9054,8799,9053,8799,9005,8810,8998,8799,8993,8796,8926e" filled="t" fillcolor="#005E80" stroked="f">
                <v:path arrowok="t"/>
                <v:fill/>
              </v:shape>
            </v:group>
            <v:group style="position:absolute;left:9895;top:5921;width:2;height:3497" coordorigin="9895,5921" coordsize="2,3497">
              <v:shape style="position:absolute;left:9895;top:5921;width:2;height:3497" coordorigin="9895,5921" coordsize="0,3497" path="m9895,9418l9895,5921e" filled="f" stroked="t" strokeweight=".612pt" strokecolor="#77BDE2">
                <v:path arrowok="t"/>
              </v:shape>
            </v:group>
            <v:group style="position:absolute;left:9007;top:6161;width:2;height:3223" coordorigin="9007,6161" coordsize="2,3223">
              <v:shape style="position:absolute;left:9007;top:6161;width:2;height:3223" coordorigin="9007,6161" coordsize="0,3223" path="m9007,9383l9007,6161e" filled="f" stroked="t" strokeweight=".612pt" strokecolor="#005E80">
                <v:path arrowok="t"/>
              </v:shape>
            </v:group>
            <v:group style="position:absolute;left:6089;top:6830;width:2;height:832" coordorigin="6089,6830" coordsize="2,832">
              <v:shape style="position:absolute;left:6089;top:6830;width:2;height:832" coordorigin="6089,6830" coordsize="0,832" path="m6089,7662l6089,6830e" filled="f" stroked="t" strokeweight=".612pt" strokecolor="#787EBC">
                <v:path arrowok="t"/>
              </v:shape>
            </v:group>
            <v:group style="position:absolute;left:7047;top:6384;width:2;height:2274" coordorigin="7047,6384" coordsize="2,2274">
              <v:shape style="position:absolute;left:7047;top:6384;width:2;height:2274" coordorigin="7047,6384" coordsize="0,2274" path="m7047,8658l7047,6384e" filled="f" stroked="t" strokeweight=".612pt" strokecolor="#C6D54F">
                <v:path arrowok="t"/>
              </v:shape>
            </v:group>
            <v:group style="position:absolute;left:7983;top:6920;width:2;height:1874" coordorigin="7983,6920" coordsize="2,1874">
              <v:shape style="position:absolute;left:7983;top:6920;width:2;height:1874" coordorigin="7983,6920" coordsize="0,1874" path="m7983,8794l7983,6920e" filled="f" stroked="t" strokeweight=".612pt" strokecolor="#67AD2E">
                <v:path arrowok="t"/>
              </v:shape>
            </v:group>
            <v:group style="position:absolute;left:10458;top:6797;width:287;height:3019" coordorigin="10458,6797" coordsize="287,3019">
              <v:shape style="position:absolute;left:10458;top:6797;width:287;height:3019" coordorigin="10458,6797" coordsize="287,3019" path="m10745,6797l10745,9816,10458,9816e" filled="f" stroked="t" strokeweight=".612pt" strokecolor="#17478E">
                <v:path arrowok="t"/>
              </v:shape>
            </v:group>
            <v:group style="position:absolute;left:1172;top:8226;width:912;height:1600" coordorigin="1172,8226" coordsize="912,1600">
              <v:shape style="position:absolute;left:1172;top:8226;width:912;height:1600" coordorigin="1172,8226" coordsize="912,1600" path="m1172,8226l1172,9826,2084,9826e" filled="f" stroked="t" strokeweight=".612pt" strokecolor="#17478E">
                <v:path arrowok="t"/>
              </v:shape>
            </v:group>
            <v:group style="position:absolute;left:2117;top:8105;width:295;height:1490" coordorigin="2117,8105" coordsize="295,1490">
              <v:shape style="position:absolute;left:2117;top:8105;width:295;height:1490" coordorigin="2117,8105" coordsize="295,1490" path="m2117,8105l2117,9595,2411,9595e" filled="f" stroked="t" strokeweight=".612pt" strokecolor="#A3D7DE">
                <v:path arrowok="t"/>
              </v:shape>
            </v:group>
            <v:group style="position:absolute;left:1817;top:6326;width:327;height:411" coordorigin="1817,6326" coordsize="327,411">
              <v:shape style="position:absolute;left:1817;top:6326;width:327;height:411" coordorigin="1817,6326" coordsize="327,411" path="m1934,6434l1866,6434,1860,6453,1852,6472,1843,6489,1835,6506,1827,6524,1821,6543,1817,6563,1818,6590,1841,6653,1904,6702,1923,6708,1932,6736,2029,6736,2029,6710,2050,6704,2105,6672,2128,6643,1988,6643,1973,6643,1964,6643,1956,6642,1949,6642,1949,6640,1934,6640,1881,6592,1879,6557,1881,6536,1883,6510,1885,6485,1888,6457,1934,6434e" filled="t" fillcolor="#A3D7DE" stroked="f">
                <v:path arrowok="t"/>
                <v:fill/>
              </v:shape>
              <v:shape style="position:absolute;left:1817;top:6326;width:327;height:411" coordorigin="1817,6326" coordsize="327,411" path="m2026,6434l2012,6434,2012,6642,2004,6643,1996,6643,1988,6643,2128,6643,2130,6640,2026,6640,2026,6434e" filled="t" fillcolor="#A3D7DE" stroked="f">
                <v:path arrowok="t"/>
                <v:fill/>
              </v:shape>
              <v:shape style="position:absolute;left:1817;top:6326;width:327;height:411" coordorigin="1817,6326" coordsize="327,411" path="m1988,6434l1973,6434,1973,6643,1988,6643,1988,6434e" filled="t" fillcolor="#A3D7DE" stroked="f">
                <v:path arrowok="t"/>
                <v:fill/>
              </v:shape>
              <v:shape style="position:absolute;left:1817;top:6326;width:327;height:411" coordorigin="1817,6326" coordsize="327,411" path="m2095,6434l2072,6434,2074,6465,2077,6494,2079,6520,2081,6543,2082,6564,2082,6582,2079,6598,2026,6640,2130,6640,2139,6620,2144,6598,2143,6572,2127,6510,2112,6477,2104,6461,2098,6445,2095,6434e" filled="t" fillcolor="#A3D7DE" stroked="f">
                <v:path arrowok="t"/>
                <v:fill/>
              </v:shape>
              <v:shape style="position:absolute;left:1817;top:6326;width:327;height:411" coordorigin="1817,6326" coordsize="327,411" path="m1949,6434l1934,6434,1934,6640,1949,6640,1949,6434e" filled="t" fillcolor="#A3D7DE" stroked="f">
                <v:path arrowok="t"/>
                <v:fill/>
              </v:shape>
              <v:shape style="position:absolute;left:1817;top:6326;width:327;height:411" coordorigin="1817,6326" coordsize="327,411" path="m2100,6415l1859,6415,1859,6434,2100,6434,2100,6415e" filled="t" fillcolor="#A3D7DE" stroked="f">
                <v:path arrowok="t"/>
                <v:fill/>
              </v:shape>
              <v:shape style="position:absolute;left:1817;top:6326;width:327;height:411" coordorigin="1817,6326" coordsize="327,411" path="m1888,6385l1866,6385,1872,6396,1871,6403,1871,6406,1871,6410,1870,6415,1890,6415,1890,6403,1890,6396,1888,6385e" filled="t" fillcolor="#A3D7DE" stroked="f">
                <v:path arrowok="t"/>
                <v:fill/>
              </v:shape>
              <v:shape style="position:absolute;left:1817;top:6326;width:327;height:411" coordorigin="1817,6326" coordsize="327,411" path="m1946,6355l1937,6355,1933,6356,1928,6362,1926,6366,1926,6374,1928,6378,1931,6382,1934,6383,1934,6415,1949,6415,1949,6383,1951,6382,1955,6378,1957,6374,1957,6366,1955,6362,1949,6356,1946,6355e" filled="t" fillcolor="#A3D7DE" stroked="f">
                <v:path arrowok="t"/>
                <v:fill/>
              </v:shape>
              <v:shape style="position:absolute;left:1817;top:6326;width:327;height:411" coordorigin="1817,6326" coordsize="327,411" path="m1985,6326l1976,6326,1972,6327,1967,6333,1965,6337,1965,6345,1967,6349,1970,6353,1973,6354,1973,6415,1988,6415,1988,6355,1990,6353,1994,6349,1996,6345,1996,6337,1994,6333,1989,6327,1985,6326e" filled="t" fillcolor="#A3D7DE" stroked="f">
                <v:path arrowok="t"/>
                <v:fill/>
              </v:shape>
              <v:shape style="position:absolute;left:1817;top:6326;width:327;height:411" coordorigin="1817,6326" coordsize="327,411" path="m2023,6355l2004,6374,2005,6378,2009,6382,2012,6383,2012,6415,2026,6415,2027,6383,2029,6382,2033,6378,2035,6374,2035,6366,2033,6362,2027,6356,2023,6355e" filled="t" fillcolor="#A3D7DE" stroked="f">
                <v:path arrowok="t"/>
                <v:fill/>
              </v:shape>
              <v:shape style="position:absolute;left:1817;top:6326;width:327;height:411" coordorigin="1817,6326" coordsize="327,411" path="m2103,6357l2091,6358,2081,6366,2073,6380,2071,6403,2071,6410,2072,6415,2091,6415,2091,6409,2090,6406,2090,6403,2090,6396,2095,6386,2127,6386,2127,6386,2123,6371,2114,6362,2103,6357e" filled="t" fillcolor="#A3D7DE" stroked="f">
                <v:path arrowok="t"/>
                <v:fill/>
              </v:shape>
              <v:shape style="position:absolute;left:1817;top:6326;width:327;height:411" coordorigin="1817,6326" coordsize="327,411" path="m2127,6386l2095,6386,2096,6398,2109,6409,2124,6405,2127,6386e" filled="t" fillcolor="#A3D7DE" stroked="f">
                <v:path arrowok="t"/>
                <v:fill/>
              </v:shape>
              <v:shape style="position:absolute;left:1817;top:6326;width:327;height:411" coordorigin="1817,6326" coordsize="327,411" path="m1865,6356l1852,6357,1840,6363,1832,6374,1830,6389,1840,6406,1855,6408,1866,6385,1888,6385,1887,6376,1878,6363,1865,6356e" filled="t" fillcolor="#A3D7DE" stroked="f">
                <v:path arrowok="t"/>
                <v:fill/>
              </v:shape>
            </v:group>
            <v:group style="position:absolute;left:1890;top:6745;width:181;height:32" coordorigin="1890,6745" coordsize="181,32">
              <v:shape style="position:absolute;left:1890;top:6745;width:181;height:32" coordorigin="1890,6745" coordsize="181,32" path="m2063,6745l1898,6745,1890,6753,1890,6777,2071,6777,2071,6753,2063,6745e" filled="t" fillcolor="#A3D7DE" stroked="f">
                <v:path arrowok="t"/>
                <v:fill/>
              </v:shape>
            </v:group>
            <v:group style="position:absolute;left:2411;top:9593;width:322;height:380" coordorigin="2411,9593" coordsize="322,380">
              <v:shape style="position:absolute;left:2411;top:9593;width:322;height:380" coordorigin="2411,9593" coordsize="322,380" path="m2488,9740l2418,9740,2418,9743,2419,9744,2421,9745,2421,9780,2419,9781,2419,9784,2421,9784,2421,9973,2722,9973,2722,9868,2734,9868,2703,9806,2654,9806,2654,9805,2654,9804,2486,9804,2486,9784,2488,9784,2488,9783,2486,9781,2486,9743,2488,9743,2488,9740e" filled="t" fillcolor="#A3D7DE" stroked="f">
                <v:path arrowok="t"/>
                <v:fill/>
              </v:shape>
              <v:shape style="position:absolute;left:2411;top:9593;width:322;height:380" coordorigin="2411,9593" coordsize="322,380" path="m2654,9802l2645,9802,2645,9804,2654,9804,2654,9802e" filled="t" fillcolor="#A3D7DE" stroked="f">
                <v:path arrowok="t"/>
                <v:fill/>
              </v:shape>
              <v:shape style="position:absolute;left:2411;top:9593;width:322;height:380" coordorigin="2411,9593" coordsize="322,380" path="m2488,9784l2486,9784,2488,9785,2488,9784e" filled="t" fillcolor="#A3D7DE" stroked="f">
                <v:path arrowok="t"/>
                <v:fill/>
              </v:shape>
              <v:shape style="position:absolute;left:2411;top:9593;width:322;height:380" coordorigin="2411,9593" coordsize="322,380" path="m2488,9743l2486,9743,2488,9744,2488,9743e" filled="t" fillcolor="#A3D7DE" stroked="f">
                <v:path arrowok="t"/>
                <v:fill/>
              </v:shape>
              <v:shape style="position:absolute;left:2411;top:9593;width:322;height:380" coordorigin="2411,9593" coordsize="322,380" path="m2493,9716l2417,9716,2417,9718,2421,9719,2421,9740,2486,9740,2486,9719,2493,9716e" filled="t" fillcolor="#A3D7DE" stroked="f">
                <v:path arrowok="t"/>
                <v:fill/>
              </v:shape>
              <v:shape style="position:absolute;left:2411;top:9593;width:322;height:380" coordorigin="2411,9593" coordsize="322,380" path="m2457,9593l2456,9617,2455,9619,2451,9621,2455,9624,2454,9637,2454,9641,2453,9642,2452,9644,2428,9698,2411,9714,2414,9716,2496,9716,2496,9714,2498,9712,2477,9686,2467,9661,2459,9644,2459,9641,2458,9641,2458,9624,2461,9621,2458,9619,2457,9593e" filled="t" fillcolor="#A3D7DE" stroked="f">
                <v:path arrowok="t"/>
                <v:fill/>
              </v:shape>
            </v:group>
            <v:group style="position:absolute;left:7854;top:8926;width:894;height:1047" coordorigin="7854,8926" coordsize="894,1047">
              <v:shape style="position:absolute;left:7854;top:8926;width:894;height:1047" coordorigin="7854,8926" coordsize="894,1047" path="m8067,9329l7873,9329,7873,9335,7875,9338,7881,9341,7881,9440,7879,9440,7875,9441,7873,9443,7873,9449,7875,9449,7880,9451,7881,9455,7881,9973,8717,9973,8717,9683,8748,9683,8662,9511,8526,9511,8526,9505,8061,9505,8061,9448,8067,9448,8068,9443,8061,9443,8061,9337,8067,9337,8067,9335,8067,9329e" filled="t" fillcolor="#67AD2E" stroked="f">
                <v:path arrowok="t"/>
                <v:fill/>
              </v:shape>
              <v:shape style="position:absolute;left:7854;top:8926;width:894;height:1047" coordorigin="7854,8926" coordsize="894,1047" path="m8527,9500l8502,9500,8502,9505,8527,9505,8527,9500e" filled="t" fillcolor="#67AD2E" stroked="f">
                <v:path arrowok="t"/>
                <v:fill/>
              </v:shape>
              <v:shape style="position:absolute;left:7854;top:8926;width:894;height:1047" coordorigin="7854,8926" coordsize="894,1047" path="m8067,9448l8061,9448,8065,9454,8067,9448e" filled="t" fillcolor="#67AD2E" stroked="f">
                <v:path arrowok="t"/>
                <v:fill/>
              </v:shape>
              <v:shape style="position:absolute;left:7854;top:8926;width:894;height:1047" coordorigin="7854,8926" coordsize="894,1047" path="m8068,9442l8061,9443,8068,9443,8068,9442e" filled="t" fillcolor="#67AD2E" stroked="f">
                <v:path arrowok="t"/>
                <v:fill/>
              </v:shape>
              <v:shape style="position:absolute;left:7854;top:8926;width:894;height:1047" coordorigin="7854,8926" coordsize="894,1047" path="m8067,9337l8061,9337,8067,9339,8067,9337e" filled="t" fillcolor="#67AD2E" stroked="f">
                <v:path arrowok="t"/>
                <v:fill/>
              </v:shape>
              <v:shape style="position:absolute;left:7854;top:8926;width:894;height:1047" coordorigin="7854,8926" coordsize="894,1047" path="m7980,8926l7979,8949,7977,8977,7976,8993,7965,8998,7976,9008,7974,9031,7973,9053,7969,9054,7968,9062,7899,9210,7854,9254,7860,9262,7869,9262,7869,9266,7881,9269,7881,9329,8061,9329,8061,9270,8078,9266,8078,9261,8085,9261,8091,9255,7999,9090,7985,9054,7982,9053,7982,9005,7993,8998,7982,8993,7980,8926e" filled="t" fillcolor="#67AD2E" stroked="f">
                <v:path arrowok="t"/>
                <v:fill/>
              </v:shape>
            </v:group>
            <v:group style="position:absolute;left:6908;top:8787;width:1007;height:1185" coordorigin="6908,8787" coordsize="1007,1185">
              <v:shape style="position:absolute;left:6908;top:8787;width:1007;height:1185" coordorigin="6908,8787" coordsize="1007,1185" path="m7148,9248l6930,9248,6929,9255,6932,9258,6938,9261,6938,9373,6936,9373,6932,9374,6929,9376,6930,9383,6932,9383,6937,9385,6938,9390,6938,9973,7879,9973,7879,9647,7915,9647,7817,9452,7664,9452,7664,9446,7142,9446,7142,9382,7147,9382,7149,9376,7142,9376,7142,9257,7148,9257,7148,9255,7148,9248e" filled="t" fillcolor="#C6D54F" stroked="f">
                <v:path arrowok="t"/>
                <v:fill/>
              </v:shape>
              <v:shape style="position:absolute;left:6908;top:8787;width:1007;height:1185" coordorigin="6908,8787" coordsize="1007,1185" path="m7666,9440l7638,9440,7638,9446,7666,9446,7666,9440e" filled="t" fillcolor="#C6D54F" stroked="f">
                <v:path arrowok="t"/>
                <v:fill/>
              </v:shape>
              <v:shape style="position:absolute;left:6908;top:8787;width:1007;height:1185" coordorigin="6908,8787" coordsize="1007,1185" path="m7147,9382l7142,9382,7146,9388,7147,9382e" filled="t" fillcolor="#C6D54F" stroked="f">
                <v:path arrowok="t"/>
                <v:fill/>
              </v:shape>
              <v:shape style="position:absolute;left:6908;top:8787;width:1007;height:1185" coordorigin="6908,8787" coordsize="1007,1185" path="m7149,9375l7142,9376,7149,9376,7149,9375e" filled="t" fillcolor="#C6D54F" stroked="f">
                <v:path arrowok="t"/>
                <v:fill/>
              </v:shape>
              <v:shape style="position:absolute;left:6908;top:8787;width:1007;height:1185" coordorigin="6908,8787" coordsize="1007,1185" path="m7148,9257l7142,9257,7148,9259,7148,9257e" filled="t" fillcolor="#C6D54F" stroked="f">
                <v:path arrowok="t"/>
                <v:fill/>
              </v:shape>
              <v:shape style="position:absolute;left:6908;top:8787;width:1007;height:1185" coordorigin="6908,8787" coordsize="1007,1185" path="m7050,8787l7046,8855,7033,8875,7044,8891,7043,8916,7042,8938,7037,8939,7036,8947,6959,9115,6908,9164,6915,9172,6924,9172,6924,9177,6938,9181,6938,9248,7142,9248,7142,9181,7160,9177,7160,9172,7168,9172,7175,9165,7131,9114,7079,8996,7056,8938,7052,8938,7052,8883,7064,8876,7052,8870,7050,8787e" filled="t" fillcolor="#C6D54F" stroked="f">
                <v:path arrowok="t"/>
                <v:fill/>
              </v:shape>
            </v:group>
            <w10:wrap type="none"/>
          </v:group>
        </w:pic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agier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Seelso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leitung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Bildung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Entwicklungsa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ultu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eltschutz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alt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erstaunlic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lässlichen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6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 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-2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äg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 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esentlich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lebba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ande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anisatio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alle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Lebenslage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dank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onzentrie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ohne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ständi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ringen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Glaube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Hoffnun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Liebe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(1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orinthe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Gesellschaf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lassen.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0" w:right="1978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hyperlink r:id="rId7"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ww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7"/>
            <w:w w:val="105"/>
          </w:rPr>
          <w:t>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.ki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5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chens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4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euer-wi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3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k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1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.de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05" w:lineRule="auto"/>
        <w:ind w:left="971" w:right="570" w:firstLine="-971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Hie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Pla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tz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7"/>
          <w:w w:val="105"/>
          <w:i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onk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  <w:i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etisierun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  <w:i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Bli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  <w:i/>
        </w:rPr>
        <w:t>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die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  <w:i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  <w:i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  <w:i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  <w:i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  <w:i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  <w:i/>
        </w:rPr>
        <w:t>c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hen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  <w:i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  <w:i/>
        </w:rPr>
        <w:t>emeinde.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sectPr>
      <w:type w:val="continuous"/>
      <w:pgSz w:w="11920" w:h="16840"/>
      <w:pgMar w:top="580" w:bottom="280" w:left="740" w:right="720"/>
      <w:cols w:num="2" w:equalWidth="0">
        <w:col w:w="5100" w:space="717"/>
        <w:col w:w="464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kirchensteuer-wirkt.de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2023-02-09T14:42:07Z</dcterms:created>
  <dcterms:modified xsi:type="dcterms:W3CDTF">2023-02-09T14:42:07Z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2023-02-09T00:00:00Z</vt:filetime>
  </property>
</Properties>
</file>